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AAB8D" w14:textId="282AC510" w:rsidR="007354E8" w:rsidRPr="007A2C2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A2C2A">
        <w:rPr>
          <w:rFonts w:ascii="Times New Roman" w:hAnsi="Times New Roman"/>
          <w:b/>
          <w:bCs/>
        </w:rPr>
        <w:t xml:space="preserve">   </w:t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CD6897" w:rsidRPr="007A2C2A">
        <w:rPr>
          <w:rFonts w:ascii="Times New Roman" w:hAnsi="Times New Roman"/>
          <w:b/>
          <w:bCs/>
        </w:rPr>
        <w:tab/>
      </w:r>
      <w:r w:rsidR="00B30C49"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7E41C29" w14:textId="77777777" w:rsidR="0085747A" w:rsidRPr="007A2C2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SYLABUS</w:t>
      </w:r>
    </w:p>
    <w:p w14:paraId="151925DE" w14:textId="57613AD1" w:rsidR="0085747A" w:rsidRPr="007A2C2A" w:rsidRDefault="0071620A" w:rsidP="00EF41C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A2C2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A2C2A">
        <w:rPr>
          <w:rFonts w:ascii="Corbel" w:hAnsi="Corbel"/>
          <w:b/>
          <w:smallCaps/>
          <w:sz w:val="24"/>
          <w:szCs w:val="24"/>
        </w:rPr>
        <w:t xml:space="preserve"> </w:t>
      </w:r>
      <w:r w:rsidR="00EF41C5" w:rsidRPr="007A2C2A">
        <w:rPr>
          <w:rFonts w:ascii="Corbel" w:hAnsi="Corbel"/>
          <w:b/>
          <w:smallCaps/>
          <w:sz w:val="24"/>
          <w:szCs w:val="24"/>
        </w:rPr>
        <w:t>202</w:t>
      </w:r>
      <w:r w:rsidR="00B30C49">
        <w:rPr>
          <w:rFonts w:ascii="Corbel" w:hAnsi="Corbel"/>
          <w:b/>
          <w:smallCaps/>
          <w:sz w:val="24"/>
          <w:szCs w:val="24"/>
        </w:rPr>
        <w:t>6</w:t>
      </w:r>
      <w:r w:rsidR="00EF41C5" w:rsidRPr="007A2C2A">
        <w:rPr>
          <w:rFonts w:ascii="Corbel" w:hAnsi="Corbel"/>
          <w:b/>
          <w:smallCaps/>
          <w:sz w:val="24"/>
          <w:szCs w:val="24"/>
        </w:rPr>
        <w:t>-20</w:t>
      </w:r>
      <w:r w:rsidR="00761AFC">
        <w:rPr>
          <w:rFonts w:ascii="Corbel" w:hAnsi="Corbel"/>
          <w:b/>
          <w:smallCaps/>
          <w:sz w:val="24"/>
          <w:szCs w:val="24"/>
        </w:rPr>
        <w:t>3</w:t>
      </w:r>
      <w:r w:rsidR="00B30C49">
        <w:rPr>
          <w:rFonts w:ascii="Corbel" w:hAnsi="Corbel"/>
          <w:b/>
          <w:smallCaps/>
          <w:sz w:val="24"/>
          <w:szCs w:val="24"/>
        </w:rPr>
        <w:t>1</w:t>
      </w:r>
    </w:p>
    <w:p w14:paraId="00CE6861" w14:textId="54365827" w:rsidR="00445970" w:rsidRPr="007A2C2A" w:rsidRDefault="00445970" w:rsidP="00A86CD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A2C2A">
        <w:rPr>
          <w:rFonts w:ascii="Corbel" w:hAnsi="Corbel"/>
          <w:sz w:val="20"/>
          <w:szCs w:val="20"/>
        </w:rPr>
        <w:t>R</w:t>
      </w:r>
      <w:r w:rsidR="00C23ED6" w:rsidRPr="007A2C2A">
        <w:rPr>
          <w:rFonts w:ascii="Corbel" w:hAnsi="Corbel"/>
          <w:sz w:val="20"/>
          <w:szCs w:val="20"/>
        </w:rPr>
        <w:t xml:space="preserve">ok akademicki   </w:t>
      </w:r>
      <w:r w:rsidR="00441CAD" w:rsidRPr="007A2C2A">
        <w:rPr>
          <w:rFonts w:ascii="Corbel" w:hAnsi="Corbel"/>
          <w:sz w:val="20"/>
          <w:szCs w:val="20"/>
        </w:rPr>
        <w:t>202</w:t>
      </w:r>
      <w:r w:rsidR="00B30C49">
        <w:rPr>
          <w:rFonts w:ascii="Corbel" w:hAnsi="Corbel"/>
          <w:sz w:val="20"/>
          <w:szCs w:val="20"/>
        </w:rPr>
        <w:t>6</w:t>
      </w:r>
      <w:r w:rsidR="003610DD" w:rsidRPr="007A2C2A">
        <w:rPr>
          <w:rFonts w:ascii="Corbel" w:hAnsi="Corbel"/>
          <w:sz w:val="20"/>
          <w:szCs w:val="20"/>
        </w:rPr>
        <w:t>-</w:t>
      </w:r>
      <w:r w:rsidR="00441CAD" w:rsidRPr="007A2C2A">
        <w:rPr>
          <w:rFonts w:ascii="Corbel" w:hAnsi="Corbel"/>
          <w:sz w:val="20"/>
          <w:szCs w:val="20"/>
        </w:rPr>
        <w:t>20</w:t>
      </w:r>
      <w:r w:rsidR="00761AFC">
        <w:rPr>
          <w:rFonts w:ascii="Corbel" w:hAnsi="Corbel"/>
          <w:sz w:val="20"/>
          <w:szCs w:val="20"/>
        </w:rPr>
        <w:t>2</w:t>
      </w:r>
      <w:r w:rsidR="00B30C49">
        <w:rPr>
          <w:rFonts w:ascii="Corbel" w:hAnsi="Corbel"/>
          <w:sz w:val="20"/>
          <w:szCs w:val="20"/>
        </w:rPr>
        <w:t>7</w:t>
      </w:r>
    </w:p>
    <w:p w14:paraId="09870398" w14:textId="77777777" w:rsidR="0085747A" w:rsidRPr="007A2C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A19419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1. </w:t>
      </w:r>
      <w:r w:rsidR="0085747A" w:rsidRPr="007A2C2A">
        <w:rPr>
          <w:rFonts w:ascii="Corbel" w:hAnsi="Corbel"/>
          <w:szCs w:val="24"/>
        </w:rPr>
        <w:t xml:space="preserve">Podstawowe </w:t>
      </w:r>
      <w:r w:rsidR="00445970" w:rsidRPr="007A2C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A2C2A" w14:paraId="10A0A8C9" w14:textId="77777777" w:rsidTr="00B819C8">
        <w:tc>
          <w:tcPr>
            <w:tcW w:w="2694" w:type="dxa"/>
            <w:vAlign w:val="center"/>
          </w:tcPr>
          <w:p w14:paraId="20BB32B4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94D448" w14:textId="77777777" w:rsidR="0085747A" w:rsidRPr="007A2C2A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2C209D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ogólna</w:t>
            </w:r>
          </w:p>
        </w:tc>
      </w:tr>
      <w:tr w:rsidR="0085747A" w:rsidRPr="007A2C2A" w14:paraId="433AD0D7" w14:textId="77777777" w:rsidTr="00B819C8">
        <w:tc>
          <w:tcPr>
            <w:tcW w:w="2694" w:type="dxa"/>
            <w:vAlign w:val="center"/>
          </w:tcPr>
          <w:p w14:paraId="7E77E1E9" w14:textId="77777777" w:rsidR="0085747A" w:rsidRPr="007A2C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229F01" w14:textId="77777777" w:rsidR="0085747A" w:rsidRPr="007A2C2A" w:rsidRDefault="000267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B215BF">
              <w:rPr>
                <w:rFonts w:ascii="Corbel" w:hAnsi="Corbel"/>
                <w:b w:val="0"/>
                <w:color w:val="auto"/>
                <w:sz w:val="24"/>
                <w:szCs w:val="24"/>
              </w:rPr>
              <w:t>ie dotyczy</w:t>
            </w:r>
          </w:p>
        </w:tc>
      </w:tr>
      <w:tr w:rsidR="0085747A" w:rsidRPr="007A2C2A" w14:paraId="3AF0B085" w14:textId="77777777" w:rsidTr="00B819C8">
        <w:tc>
          <w:tcPr>
            <w:tcW w:w="2694" w:type="dxa"/>
            <w:vAlign w:val="center"/>
          </w:tcPr>
          <w:p w14:paraId="426A9C06" w14:textId="77777777" w:rsidR="0085747A" w:rsidRPr="007A2C2A" w:rsidRDefault="00C414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A2C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F07CCE" w14:textId="77777777" w:rsidR="0085747A" w:rsidRPr="007A2C2A" w:rsidRDefault="00D64A47" w:rsidP="00D12F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4A47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7A2C2A" w14:paraId="55EEF46F" w14:textId="77777777" w:rsidTr="00B819C8">
        <w:tc>
          <w:tcPr>
            <w:tcW w:w="2694" w:type="dxa"/>
            <w:vAlign w:val="center"/>
          </w:tcPr>
          <w:p w14:paraId="3EB0B54F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286D1F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7A2C2A" w14:paraId="4235E397" w14:textId="77777777" w:rsidTr="00B819C8">
        <w:tc>
          <w:tcPr>
            <w:tcW w:w="2694" w:type="dxa"/>
            <w:vAlign w:val="center"/>
          </w:tcPr>
          <w:p w14:paraId="4B242CAD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D2C755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</w:t>
            </w:r>
            <w:r w:rsidR="002C209D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ka Specjalna</w:t>
            </w:r>
          </w:p>
        </w:tc>
      </w:tr>
      <w:tr w:rsidR="0085747A" w:rsidRPr="007A2C2A" w14:paraId="36AE3944" w14:textId="77777777" w:rsidTr="00B819C8">
        <w:tc>
          <w:tcPr>
            <w:tcW w:w="2694" w:type="dxa"/>
            <w:vAlign w:val="center"/>
          </w:tcPr>
          <w:p w14:paraId="2868FE49" w14:textId="77777777" w:rsidR="0085747A" w:rsidRPr="007A2C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EFF59C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7A2C2A" w14:paraId="541A5713" w14:textId="77777777" w:rsidTr="00B819C8">
        <w:tc>
          <w:tcPr>
            <w:tcW w:w="2694" w:type="dxa"/>
            <w:vAlign w:val="center"/>
          </w:tcPr>
          <w:p w14:paraId="54D7A624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0D9502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7A2C2A" w14:paraId="525E972F" w14:textId="77777777" w:rsidTr="00B819C8">
        <w:tc>
          <w:tcPr>
            <w:tcW w:w="2694" w:type="dxa"/>
            <w:vAlign w:val="center"/>
          </w:tcPr>
          <w:p w14:paraId="118B5CBB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7129D5" w14:textId="77777777" w:rsidR="0085747A" w:rsidRPr="007A2C2A" w:rsidRDefault="00761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34DF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7A2C2A" w14:paraId="0D72BB32" w14:textId="77777777" w:rsidTr="00B819C8">
        <w:tc>
          <w:tcPr>
            <w:tcW w:w="2694" w:type="dxa"/>
            <w:vAlign w:val="center"/>
          </w:tcPr>
          <w:p w14:paraId="11DAD8D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A2C2A">
              <w:rPr>
                <w:rFonts w:ascii="Corbel" w:hAnsi="Corbel"/>
                <w:sz w:val="24"/>
                <w:szCs w:val="24"/>
              </w:rPr>
              <w:t>/y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E7A9E" w14:textId="77777777" w:rsidR="0085747A" w:rsidRPr="007A2C2A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Rok pierwszy/semestr pierwszy</w:t>
            </w:r>
          </w:p>
        </w:tc>
      </w:tr>
      <w:tr w:rsidR="0085747A" w:rsidRPr="007A2C2A" w14:paraId="11E0807C" w14:textId="77777777" w:rsidTr="00B819C8">
        <w:tc>
          <w:tcPr>
            <w:tcW w:w="2694" w:type="dxa"/>
            <w:vAlign w:val="center"/>
          </w:tcPr>
          <w:p w14:paraId="05841EB2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9A489D" w14:textId="77777777" w:rsidR="0085747A" w:rsidRPr="007A2C2A" w:rsidRDefault="005340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B2 -</w:t>
            </w:r>
            <w:r w:rsidR="00D449B0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Ogólne przygotowanie</w:t>
            </w:r>
            <w:r w:rsidR="00AC5089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pedagogiczne</w:t>
            </w:r>
          </w:p>
        </w:tc>
      </w:tr>
      <w:tr w:rsidR="00923D7D" w:rsidRPr="007A2C2A" w14:paraId="79BBD156" w14:textId="77777777" w:rsidTr="00B819C8">
        <w:tc>
          <w:tcPr>
            <w:tcW w:w="2694" w:type="dxa"/>
            <w:vAlign w:val="center"/>
          </w:tcPr>
          <w:p w14:paraId="6CADD987" w14:textId="77777777" w:rsidR="00923D7D" w:rsidRPr="007A2C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7F10FE" w14:textId="77777777" w:rsidR="00923D7D" w:rsidRPr="007A2C2A" w:rsidRDefault="00DD1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8963D1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85747A" w:rsidRPr="007A2C2A" w14:paraId="208EA507" w14:textId="77777777" w:rsidTr="00B819C8">
        <w:tc>
          <w:tcPr>
            <w:tcW w:w="2694" w:type="dxa"/>
            <w:vAlign w:val="center"/>
          </w:tcPr>
          <w:p w14:paraId="355AD41E" w14:textId="77777777" w:rsidR="0085747A" w:rsidRPr="007A2C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88850BF" w14:textId="77777777" w:rsidR="0085747A" w:rsidRPr="007A2C2A" w:rsidRDefault="00361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 xml:space="preserve">dr </w:t>
            </w:r>
            <w:r w:rsidR="007A6B3E" w:rsidRPr="007A2C2A">
              <w:rPr>
                <w:rFonts w:ascii="Corbel" w:hAnsi="Corbel"/>
                <w:b w:val="0"/>
                <w:color w:val="auto"/>
                <w:sz w:val="24"/>
                <w:szCs w:val="24"/>
                <w:lang w:val="nn-NO"/>
              </w:rPr>
              <w:t>hab. Jolanta Lenart, prof. UR</w:t>
            </w:r>
          </w:p>
        </w:tc>
      </w:tr>
      <w:tr w:rsidR="00AB68FE" w:rsidRPr="007A2C2A" w14:paraId="4B1E48BE" w14:textId="77777777" w:rsidTr="00B819C8">
        <w:tc>
          <w:tcPr>
            <w:tcW w:w="2694" w:type="dxa"/>
            <w:vAlign w:val="center"/>
          </w:tcPr>
          <w:p w14:paraId="1B5DB7EA" w14:textId="77777777" w:rsidR="00AB68FE" w:rsidRPr="007A2C2A" w:rsidRDefault="00AB68FE" w:rsidP="00AB68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655296" w14:textId="77777777" w:rsidR="00AB68FE" w:rsidRPr="007A2C2A" w:rsidRDefault="00DD1115" w:rsidP="00AB68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Jolanta Lenart, prof. UR, </w:t>
            </w:r>
            <w:r w:rsidR="00AB68FE" w:rsidRPr="007A2C2A">
              <w:rPr>
                <w:rFonts w:ascii="Corbel" w:hAnsi="Corbel"/>
                <w:b w:val="0"/>
                <w:color w:val="auto"/>
                <w:sz w:val="24"/>
                <w:szCs w:val="24"/>
              </w:rPr>
              <w:t>dr Ewa Tłuczek-Tadla, dr Bożena Dusza</w:t>
            </w:r>
          </w:p>
        </w:tc>
      </w:tr>
    </w:tbl>
    <w:p w14:paraId="63D96B6D" w14:textId="77777777" w:rsidR="0085747A" w:rsidRPr="007A2C2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* </w:t>
      </w:r>
      <w:r w:rsidRPr="007A2C2A">
        <w:rPr>
          <w:rFonts w:ascii="Corbel" w:hAnsi="Corbel"/>
          <w:i/>
          <w:sz w:val="24"/>
          <w:szCs w:val="24"/>
        </w:rPr>
        <w:t>-</w:t>
      </w:r>
      <w:r w:rsidR="00B90885" w:rsidRPr="007A2C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A2C2A">
        <w:rPr>
          <w:rFonts w:ascii="Corbel" w:hAnsi="Corbel"/>
          <w:b w:val="0"/>
          <w:sz w:val="24"/>
          <w:szCs w:val="24"/>
        </w:rPr>
        <w:t>e,</w:t>
      </w:r>
      <w:r w:rsidRPr="007A2C2A">
        <w:rPr>
          <w:rFonts w:ascii="Corbel" w:hAnsi="Corbel"/>
          <w:i/>
          <w:sz w:val="24"/>
          <w:szCs w:val="24"/>
        </w:rPr>
        <w:t xml:space="preserve"> </w:t>
      </w:r>
      <w:r w:rsidRPr="007A2C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A2C2A">
        <w:rPr>
          <w:rFonts w:ascii="Corbel" w:hAnsi="Corbel"/>
          <w:b w:val="0"/>
          <w:i/>
          <w:sz w:val="24"/>
          <w:szCs w:val="24"/>
        </w:rPr>
        <w:t>w Jednostce</w:t>
      </w:r>
    </w:p>
    <w:p w14:paraId="26FB1C9A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84F7EC" w14:textId="77777777" w:rsidR="0085747A" w:rsidRPr="007A2C2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1.</w:t>
      </w:r>
      <w:r w:rsidR="00E22FBC" w:rsidRPr="007A2C2A">
        <w:rPr>
          <w:rFonts w:ascii="Corbel" w:hAnsi="Corbel"/>
          <w:sz w:val="24"/>
          <w:szCs w:val="24"/>
        </w:rPr>
        <w:t>1</w:t>
      </w:r>
      <w:r w:rsidRPr="007A2C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27C026" w14:textId="77777777" w:rsidR="00923D7D" w:rsidRPr="007A2C2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7A2C2A" w14:paraId="580ADCF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3A1C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Semestr</w:t>
            </w:r>
          </w:p>
          <w:p w14:paraId="60D928E0" w14:textId="77777777" w:rsidR="00015B8F" w:rsidRPr="007A2C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(</w:t>
            </w:r>
            <w:r w:rsidR="00363F78" w:rsidRPr="007A2C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F803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Wykł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4E61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9710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Konw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00A6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D738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Sem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3CEF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8280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A2C2A">
              <w:rPr>
                <w:rFonts w:ascii="Corbel" w:hAnsi="Corbel"/>
                <w:szCs w:val="24"/>
              </w:rPr>
              <w:t>Prakt</w:t>
            </w:r>
            <w:proofErr w:type="spellEnd"/>
            <w:r w:rsidRPr="007A2C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5500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C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9514" w14:textId="77777777" w:rsidR="00015B8F" w:rsidRPr="007A2C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2C2A">
              <w:rPr>
                <w:rFonts w:ascii="Corbel" w:hAnsi="Corbel"/>
                <w:b/>
                <w:szCs w:val="24"/>
              </w:rPr>
              <w:t>Liczba pkt</w:t>
            </w:r>
            <w:r w:rsidR="00B90885" w:rsidRPr="007A2C2A">
              <w:rPr>
                <w:rFonts w:ascii="Corbel" w:hAnsi="Corbel"/>
                <w:b/>
                <w:szCs w:val="24"/>
              </w:rPr>
              <w:t>.</w:t>
            </w:r>
            <w:r w:rsidRPr="007A2C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A2C2A" w14:paraId="661779D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1CA" w14:textId="77777777" w:rsidR="00015B8F" w:rsidRPr="007A2C2A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F39B" w14:textId="77777777" w:rsidR="00015B8F" w:rsidRPr="007A2C2A" w:rsidRDefault="005218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741" w14:textId="77777777" w:rsidR="00015B8F" w:rsidRPr="007A2C2A" w:rsidRDefault="005218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1934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965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8CD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4389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A80D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C6EE" w14:textId="77777777" w:rsidR="00015B8F" w:rsidRPr="007A2C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186" w14:textId="77777777" w:rsidR="00015B8F" w:rsidRPr="007A2C2A" w:rsidRDefault="00534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  <w:r w:rsidR="008A4B5D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DA9DD83" w14:textId="77777777" w:rsidR="00923D7D" w:rsidRPr="007A2C2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A3AB1A" w14:textId="77777777" w:rsidR="00923D7D" w:rsidRPr="007A2C2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9E7ED58" w14:textId="77777777" w:rsidR="0085747A" w:rsidRPr="007A2C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1.</w:t>
      </w:r>
      <w:r w:rsidR="00E22FBC" w:rsidRPr="007A2C2A">
        <w:rPr>
          <w:rFonts w:ascii="Corbel" w:hAnsi="Corbel"/>
          <w:smallCaps w:val="0"/>
          <w:szCs w:val="24"/>
        </w:rPr>
        <w:t>2</w:t>
      </w:r>
      <w:r w:rsidR="00F83B28" w:rsidRPr="007A2C2A">
        <w:rPr>
          <w:rFonts w:ascii="Corbel" w:hAnsi="Corbel"/>
          <w:smallCaps w:val="0"/>
          <w:szCs w:val="24"/>
        </w:rPr>
        <w:t>.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 xml:space="preserve">Sposób realizacji zajęć  </w:t>
      </w:r>
    </w:p>
    <w:p w14:paraId="01892E33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  <w:r w:rsidRPr="007A2C2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6BE1D38" w14:textId="77777777" w:rsidR="0085747A" w:rsidRPr="007A2C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2C2A">
        <w:rPr>
          <w:rFonts w:ascii="MS Gothic" w:eastAsia="MS Gothic" w:hAnsi="MS Gothic" w:cs="MS Gothic" w:hint="eastAsia"/>
          <w:b w:val="0"/>
          <w:szCs w:val="24"/>
        </w:rPr>
        <w:t>☐</w:t>
      </w:r>
      <w:r w:rsidRPr="007A2C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7393C8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F94BF7" w14:textId="77777777" w:rsidR="00E22FBC" w:rsidRPr="007A2C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1.3 </w:t>
      </w:r>
      <w:r w:rsidR="00F83B28" w:rsidRPr="007A2C2A">
        <w:rPr>
          <w:rFonts w:ascii="Corbel" w:hAnsi="Corbel"/>
          <w:smallCaps w:val="0"/>
          <w:szCs w:val="24"/>
        </w:rPr>
        <w:tab/>
      </w:r>
      <w:r w:rsidRPr="007A2C2A">
        <w:rPr>
          <w:rFonts w:ascii="Corbel" w:hAnsi="Corbel"/>
          <w:smallCaps w:val="0"/>
          <w:szCs w:val="24"/>
        </w:rPr>
        <w:t>For</w:t>
      </w:r>
      <w:r w:rsidR="00445970" w:rsidRPr="007A2C2A">
        <w:rPr>
          <w:rFonts w:ascii="Corbel" w:hAnsi="Corbel"/>
          <w:smallCaps w:val="0"/>
          <w:szCs w:val="24"/>
        </w:rPr>
        <w:t xml:space="preserve">ma zaliczenia przedmiotu </w:t>
      </w:r>
      <w:r w:rsidRPr="007A2C2A">
        <w:rPr>
          <w:rFonts w:ascii="Corbel" w:hAnsi="Corbel"/>
          <w:smallCaps w:val="0"/>
          <w:szCs w:val="24"/>
        </w:rPr>
        <w:t xml:space="preserve"> (z toku) </w:t>
      </w:r>
      <w:r w:rsidRPr="007A2C2A">
        <w:rPr>
          <w:rFonts w:ascii="Corbel" w:hAnsi="Corbel"/>
          <w:b w:val="0"/>
          <w:smallCaps w:val="0"/>
          <w:szCs w:val="24"/>
        </w:rPr>
        <w:t>(</w:t>
      </w:r>
      <w:r w:rsidRPr="007A2C2A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7A2C2A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28E41EE5" w14:textId="77777777" w:rsidR="009C54AE" w:rsidRPr="007A2C2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81FAB3" w14:textId="77777777" w:rsidR="00E960BB" w:rsidRPr="007A2C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7B981E" w14:textId="77777777" w:rsidR="00E960BB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A2C2A" w14:paraId="7F23BA44" w14:textId="77777777" w:rsidTr="00745302">
        <w:tc>
          <w:tcPr>
            <w:tcW w:w="9670" w:type="dxa"/>
          </w:tcPr>
          <w:p w14:paraId="238790BD" w14:textId="77777777" w:rsidR="0085747A" w:rsidRPr="007A2C2A" w:rsidRDefault="008963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Umiejętności i kompetencje poświadczone egzaminem maturalnym.</w:t>
            </w:r>
          </w:p>
          <w:p w14:paraId="22C87456" w14:textId="77777777" w:rsidR="0085747A" w:rsidRPr="007A2C2A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8ADB74B" w14:textId="77777777" w:rsidR="00153C41" w:rsidRPr="007A2C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5D83FF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A2C2A">
        <w:rPr>
          <w:rFonts w:ascii="Corbel" w:hAnsi="Corbel"/>
          <w:szCs w:val="24"/>
        </w:rPr>
        <w:t>3.</w:t>
      </w:r>
      <w:r w:rsidR="0085747A" w:rsidRPr="007A2C2A">
        <w:rPr>
          <w:rFonts w:ascii="Corbel" w:hAnsi="Corbel"/>
          <w:szCs w:val="24"/>
        </w:rPr>
        <w:t xml:space="preserve"> </w:t>
      </w:r>
      <w:r w:rsidR="00A84C85" w:rsidRPr="007A2C2A">
        <w:rPr>
          <w:rFonts w:ascii="Corbel" w:hAnsi="Corbel"/>
          <w:szCs w:val="24"/>
        </w:rPr>
        <w:t>cele, efekty uczenia się</w:t>
      </w:r>
      <w:r w:rsidR="0085747A" w:rsidRPr="007A2C2A">
        <w:rPr>
          <w:rFonts w:ascii="Corbel" w:hAnsi="Corbel"/>
          <w:szCs w:val="24"/>
        </w:rPr>
        <w:t xml:space="preserve"> , treści Programowe i stosowane metody Dydaktyczne</w:t>
      </w:r>
    </w:p>
    <w:p w14:paraId="2D9DBFF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DABAB5" w14:textId="77777777" w:rsidR="0085747A" w:rsidRPr="007A2C2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7A2C2A">
        <w:rPr>
          <w:rFonts w:ascii="Corbel" w:hAnsi="Corbel"/>
          <w:sz w:val="24"/>
          <w:szCs w:val="24"/>
        </w:rPr>
        <w:t>Cele przedmiotu</w:t>
      </w:r>
    </w:p>
    <w:p w14:paraId="3D395FE9" w14:textId="77777777" w:rsidR="00F83B28" w:rsidRPr="007A2C2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3BE2" w:rsidRPr="007A2C2A" w14:paraId="2A2EF5AB" w14:textId="77777777" w:rsidTr="00E83BE2">
        <w:tc>
          <w:tcPr>
            <w:tcW w:w="851" w:type="dxa"/>
            <w:vAlign w:val="center"/>
          </w:tcPr>
          <w:p w14:paraId="5D214349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1F38F6" w14:textId="77777777" w:rsidR="00E83BE2" w:rsidRPr="007A2C2A" w:rsidRDefault="00E83BE2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28D90F5C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E83BE2" w:rsidRPr="007A2C2A" w14:paraId="5509BAB4" w14:textId="77777777" w:rsidTr="00E83BE2">
        <w:tc>
          <w:tcPr>
            <w:tcW w:w="851" w:type="dxa"/>
            <w:vAlign w:val="center"/>
          </w:tcPr>
          <w:p w14:paraId="66937244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193900B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 subdyscypliny, funkcje  związki pedagogiki z innymi naukami oraz metody badań pedagogicznych</w:t>
            </w:r>
          </w:p>
        </w:tc>
      </w:tr>
      <w:tr w:rsidR="00E83BE2" w:rsidRPr="007A2C2A" w14:paraId="5D0F21AC" w14:textId="77777777" w:rsidTr="00E83BE2">
        <w:tc>
          <w:tcPr>
            <w:tcW w:w="851" w:type="dxa"/>
            <w:vAlign w:val="center"/>
          </w:tcPr>
          <w:p w14:paraId="714C7AE2" w14:textId="77777777" w:rsidR="00E83BE2" w:rsidRPr="007A2C2A" w:rsidRDefault="00E83B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E1314BC" w14:textId="77777777" w:rsidR="00E83BE2" w:rsidRPr="007A2C2A" w:rsidRDefault="00E83BE2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E83BE2" w:rsidRPr="007A2C2A" w14:paraId="6344D8CA" w14:textId="77777777" w:rsidTr="00E83BE2">
        <w:tc>
          <w:tcPr>
            <w:tcW w:w="851" w:type="dxa"/>
            <w:vAlign w:val="center"/>
          </w:tcPr>
          <w:p w14:paraId="288BB839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273C66" w14:textId="77777777" w:rsidR="00E83BE2" w:rsidRPr="007A2C2A" w:rsidRDefault="00E83BE2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E83BE2" w:rsidRPr="007A2C2A" w14:paraId="76F76241" w14:textId="77777777" w:rsidTr="00E83BE2">
        <w:tc>
          <w:tcPr>
            <w:tcW w:w="851" w:type="dxa"/>
            <w:vAlign w:val="center"/>
          </w:tcPr>
          <w:p w14:paraId="633D9F03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0A29EE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E83BE2" w:rsidRPr="007A2C2A" w14:paraId="23B7FF0C" w14:textId="77777777" w:rsidTr="00E83BE2">
        <w:tc>
          <w:tcPr>
            <w:tcW w:w="851" w:type="dxa"/>
            <w:vAlign w:val="center"/>
          </w:tcPr>
          <w:p w14:paraId="0B814CCE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A6C319B" w14:textId="77777777" w:rsidR="00E83BE2" w:rsidRPr="007A2C2A" w:rsidRDefault="00E83BE2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E83BE2" w:rsidRPr="007A2C2A" w14:paraId="0B7A2608" w14:textId="77777777" w:rsidTr="00E83BE2">
        <w:tc>
          <w:tcPr>
            <w:tcW w:w="851" w:type="dxa"/>
            <w:vAlign w:val="center"/>
          </w:tcPr>
          <w:p w14:paraId="64C02D06" w14:textId="77777777" w:rsidR="00E83BE2" w:rsidRPr="007A2C2A" w:rsidRDefault="00E83B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C2A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B8C2BD4" w14:textId="77777777" w:rsidR="00E83BE2" w:rsidRPr="007A2C2A" w:rsidRDefault="00E83BE2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14:paraId="6811B55B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674399" w14:textId="77777777" w:rsidR="001D7B54" w:rsidRPr="007A2C2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3.2 </w:t>
      </w:r>
      <w:r w:rsidR="001D7B54" w:rsidRPr="007A2C2A">
        <w:rPr>
          <w:rFonts w:ascii="Corbel" w:hAnsi="Corbel"/>
          <w:b/>
          <w:sz w:val="24"/>
          <w:szCs w:val="24"/>
        </w:rPr>
        <w:t xml:space="preserve">Efekty </w:t>
      </w:r>
      <w:r w:rsidR="00C05F44" w:rsidRPr="007A2C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A2C2A">
        <w:rPr>
          <w:rFonts w:ascii="Corbel" w:hAnsi="Corbel"/>
          <w:b/>
          <w:sz w:val="24"/>
          <w:szCs w:val="24"/>
        </w:rPr>
        <w:t>dla przedmiotu</w:t>
      </w:r>
      <w:r w:rsidR="00445970" w:rsidRPr="007A2C2A">
        <w:rPr>
          <w:rFonts w:ascii="Corbel" w:hAnsi="Corbel"/>
          <w:sz w:val="24"/>
          <w:szCs w:val="24"/>
        </w:rPr>
        <w:t xml:space="preserve"> </w:t>
      </w:r>
    </w:p>
    <w:p w14:paraId="3698E866" w14:textId="77777777" w:rsidR="001D7B54" w:rsidRPr="007A2C2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7A2C2A" w14:paraId="471507E6" w14:textId="77777777" w:rsidTr="0071620A">
        <w:tc>
          <w:tcPr>
            <w:tcW w:w="1701" w:type="dxa"/>
            <w:vAlign w:val="center"/>
          </w:tcPr>
          <w:p w14:paraId="23186427" w14:textId="77777777" w:rsidR="0085747A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A2C2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A2C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C6F080" w14:textId="77777777" w:rsidR="0085747A" w:rsidRPr="007A2C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055183" w14:textId="77777777" w:rsidR="0085747A" w:rsidRPr="007A2C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A2C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A2C2A" w14:paraId="068BA97C" w14:textId="77777777" w:rsidTr="005E6E85">
        <w:tc>
          <w:tcPr>
            <w:tcW w:w="1701" w:type="dxa"/>
          </w:tcPr>
          <w:p w14:paraId="0CDCDF52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BFD1263" w14:textId="77777777" w:rsidR="0037011E" w:rsidRDefault="0037011E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Cs/>
                <w:smallCaps w:val="0"/>
                <w:szCs w:val="24"/>
              </w:rPr>
              <w:t>W zakresie wiedzy student zna i rozumie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06FFB53" w14:textId="4C197D5E" w:rsidR="0037011E" w:rsidRPr="007A2C2A" w:rsidRDefault="0037011E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B.2.W1. pedagogikę jako dyscyplinę naukową: umiejscowienie pedagogiki wśród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nauk społecznych i humanistycznych, zakresy pedagogiki, paradygmaty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pedagogiczne, podstawowe pojęcia pedagogiczne, w tym wychowania, kształcenia,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edukacji i samowychowania;</w:t>
            </w:r>
          </w:p>
        </w:tc>
        <w:tc>
          <w:tcPr>
            <w:tcW w:w="1873" w:type="dxa"/>
          </w:tcPr>
          <w:p w14:paraId="158C3A35" w14:textId="524E33D5" w:rsidR="0075789D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33094AE9" w14:textId="1FB59E72" w:rsidR="0075789D" w:rsidRPr="007A2C2A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7A2C2A" w14:paraId="5EF4C4B1" w14:textId="77777777" w:rsidTr="005E6E85">
        <w:tc>
          <w:tcPr>
            <w:tcW w:w="1701" w:type="dxa"/>
          </w:tcPr>
          <w:p w14:paraId="36F1AF8C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0E85BDB" w14:textId="1D401C23" w:rsidR="0085747A" w:rsidRPr="007A2C2A" w:rsidRDefault="0037011E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B.2.W2. podstawowe teorie pedagogiczne, w tym nurty i kierunki, oraz konteksty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normatywne, personalistyczne i społeczne w pedagogice; zagadnienia pedagogiki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autorytarnej i nieautorytarnej, emancypacji i krytyczności w naukach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o wychowaniu oraz antypedagogiki;</w:t>
            </w:r>
          </w:p>
        </w:tc>
        <w:tc>
          <w:tcPr>
            <w:tcW w:w="1873" w:type="dxa"/>
          </w:tcPr>
          <w:p w14:paraId="67A42700" w14:textId="77777777" w:rsidR="0085747A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625FA228" w14:textId="6BC75F28" w:rsidR="0075789D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284FCCFD" w14:textId="77777777" w:rsidR="0075789D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8E423" w14:textId="4F534478" w:rsidR="0075789D" w:rsidRPr="007A2C2A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7A2C2A" w14:paraId="13F9E032" w14:textId="77777777" w:rsidTr="005E6E85">
        <w:tc>
          <w:tcPr>
            <w:tcW w:w="1701" w:type="dxa"/>
          </w:tcPr>
          <w:p w14:paraId="6F2A9A0E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 w:rsidRPr="007A2C2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0651088" w14:textId="78044EE6" w:rsidR="0085747A" w:rsidRPr="007A2C2A" w:rsidRDefault="0037011E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B.2.W4. funkcje wychowania, proces wychowania, jego strukturę, właściwości i dynamikę;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jako wspomagania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rozwoju, wychowania adaptacyjnego i emancypacyjnego, podmiotowości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 wychowaniu; podstawowe środowiska wychowawcze: rodzinę, grupę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rówieśniczą i szkołę; style i postawy wychowawcze; konteksty wychowania; źródła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i przejawy kryzysu współczesnego wychowania; style wychowania;</w:t>
            </w:r>
          </w:p>
        </w:tc>
        <w:tc>
          <w:tcPr>
            <w:tcW w:w="1873" w:type="dxa"/>
          </w:tcPr>
          <w:p w14:paraId="70708915" w14:textId="77777777" w:rsidR="0085747A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50381E93" w14:textId="172FCC19" w:rsidR="0075789D" w:rsidRPr="007A2C2A" w:rsidRDefault="00757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445193" w:rsidRPr="007A2C2A" w14:paraId="6467CFEE" w14:textId="77777777" w:rsidTr="005E6E85">
        <w:tc>
          <w:tcPr>
            <w:tcW w:w="1701" w:type="dxa"/>
          </w:tcPr>
          <w:p w14:paraId="741A9C20" w14:textId="77777777" w:rsidR="00445193" w:rsidRPr="007A2C2A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BE48025" w14:textId="2EAEF990" w:rsidR="00445193" w:rsidRPr="007A2C2A" w:rsidRDefault="0037011E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011E">
              <w:rPr>
                <w:rFonts w:ascii="Corbel" w:hAnsi="Corbel"/>
                <w:b w:val="0"/>
                <w:smallCaps w:val="0"/>
                <w:szCs w:val="24"/>
              </w:rPr>
              <w:t>B.2.W7. zagadnienia związane ze szkołą jako instytucją wychowawczą: środowisko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społeczne klasy i szkoły, autokratyzm i demokrację w szkole, ukryty program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 xml:space="preserve">szkoły, postawy nauczycieli i uczniów, pracę z grupą rówieśniczą,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tworzenie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klimatu wychowawczego w klasie i w szkole, metody wychowawcze i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skuteczność, problematykę umiejętności i trudności wychowawczych, konfliktów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 klasie i w rodzinie, błędów wychowawczych, granic i mierników oddziaływań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wychowawczych, kryzysu szkoły, zasad współpracy rodziny i szkoły oraz szkoły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7011E">
              <w:rPr>
                <w:rFonts w:ascii="Corbel" w:hAnsi="Corbel"/>
                <w:b w:val="0"/>
                <w:smallCaps w:val="0"/>
                <w:szCs w:val="24"/>
              </w:rPr>
              <w:t>ze środowiskiem pozaszkolnym;</w:t>
            </w:r>
          </w:p>
        </w:tc>
        <w:tc>
          <w:tcPr>
            <w:tcW w:w="1873" w:type="dxa"/>
          </w:tcPr>
          <w:p w14:paraId="77A7722F" w14:textId="77777777" w:rsidR="00966FE8" w:rsidRDefault="00966FE8" w:rsidP="00966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PS.W2.</w:t>
            </w:r>
          </w:p>
          <w:p w14:paraId="4814E37B" w14:textId="6DD474AD" w:rsidR="00445193" w:rsidRPr="007A2C2A" w:rsidRDefault="00966FE8" w:rsidP="00966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445193" w:rsidRPr="007A2C2A" w14:paraId="466ED2E8" w14:textId="77777777" w:rsidTr="005E6E85">
        <w:tc>
          <w:tcPr>
            <w:tcW w:w="1701" w:type="dxa"/>
          </w:tcPr>
          <w:p w14:paraId="7DA0CD07" w14:textId="77777777" w:rsidR="00445193" w:rsidRPr="007A2C2A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CE67124" w14:textId="6FC20060" w:rsidR="00445193" w:rsidRPr="007A2C2A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B.2.W8. zagadnienia związane z zawodem nauczyciela: role zawodowe nauczyciela, wzór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osobowy, postawę i kunszt nauczycielski, powinności nauczyciela i rozwój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zawodowy, program wewnętrzny nauczyciela, przygotowanie zawodowe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nauczyciela, etykę nauczycielską, zasady odpowiedzialności prawnej opiekuna,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nauczyciela i wychowawcy, konieczność dokształcania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zawodowego jako warunków awansu zawodowego, problem stresu i wypalenia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zawodowego nauczycieli – przyczyny, symptomy, strategie zaradcze, choroby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związane z wykonywaniem zawodu nauczyciela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profilaktykę w tym zakresie;</w:t>
            </w:r>
          </w:p>
        </w:tc>
        <w:tc>
          <w:tcPr>
            <w:tcW w:w="1873" w:type="dxa"/>
          </w:tcPr>
          <w:p w14:paraId="0A8CF794" w14:textId="77777777" w:rsidR="00966FE8" w:rsidRDefault="00966FE8" w:rsidP="00966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789D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4F8F459F" w14:textId="5D029D70" w:rsidR="00445193" w:rsidRPr="007A2C2A" w:rsidRDefault="00966FE8" w:rsidP="00966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481891" w:rsidRPr="007A2C2A" w14:paraId="43F1DD6C" w14:textId="77777777" w:rsidTr="005E6E85">
        <w:tc>
          <w:tcPr>
            <w:tcW w:w="1701" w:type="dxa"/>
          </w:tcPr>
          <w:p w14:paraId="249DE892" w14:textId="77777777" w:rsidR="00481891" w:rsidRPr="007A2C2A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2BA008" w14:textId="14DE56C0" w:rsidR="008320DD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8320DD">
              <w:rPr>
                <w:rFonts w:ascii="Corbel" w:hAnsi="Corbel"/>
                <w:bCs/>
                <w:smallCaps w:val="0"/>
                <w:szCs w:val="24"/>
              </w:rPr>
              <w:t xml:space="preserve"> potrafi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8EFFE28" w14:textId="415DB6AF" w:rsidR="00481891" w:rsidRPr="007A2C2A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B.2.U1. rozpoznawać sytuacje zagrożeń w przedszkolu, szkole lub placówce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oświaty;</w:t>
            </w:r>
          </w:p>
        </w:tc>
        <w:tc>
          <w:tcPr>
            <w:tcW w:w="1873" w:type="dxa"/>
          </w:tcPr>
          <w:p w14:paraId="754932F1" w14:textId="77777777" w:rsidR="00481891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966FE8">
              <w:rPr>
                <w:rFonts w:ascii="Corbel" w:hAnsi="Corbel"/>
                <w:b w:val="0"/>
                <w:bCs/>
              </w:rPr>
              <w:t>PS.U2.</w:t>
            </w:r>
          </w:p>
          <w:p w14:paraId="64623D89" w14:textId="77777777" w:rsidR="00966FE8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PS.U5.</w:t>
            </w:r>
          </w:p>
          <w:p w14:paraId="09F62B90" w14:textId="6FF20BB0" w:rsidR="00966FE8" w:rsidRPr="00966FE8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PS.U10.</w:t>
            </w:r>
          </w:p>
        </w:tc>
      </w:tr>
      <w:tr w:rsidR="00D40479" w:rsidRPr="007A2C2A" w14:paraId="5E63D67C" w14:textId="77777777" w:rsidTr="005E6E85">
        <w:tc>
          <w:tcPr>
            <w:tcW w:w="1701" w:type="dxa"/>
          </w:tcPr>
          <w:p w14:paraId="30C85539" w14:textId="77777777" w:rsidR="00D40479" w:rsidRPr="007A2C2A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07A2F25" w14:textId="2759F68B" w:rsidR="00D40479" w:rsidRPr="007A2C2A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B.2.U2. rozpoznawać i identyfikować style i nurty wychowania w praktyce edukacyjnej</w:t>
            </w:r>
            <w:r w:rsidR="00966F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i w działaniach opiekuńczo-wychowawczych;</w:t>
            </w:r>
          </w:p>
        </w:tc>
        <w:tc>
          <w:tcPr>
            <w:tcW w:w="1873" w:type="dxa"/>
          </w:tcPr>
          <w:p w14:paraId="191E1B00" w14:textId="77777777" w:rsidR="00D40479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966FE8">
              <w:rPr>
                <w:rFonts w:ascii="Corbel" w:hAnsi="Corbel"/>
                <w:b w:val="0"/>
                <w:bCs/>
              </w:rPr>
              <w:t>PS.U2.</w:t>
            </w:r>
          </w:p>
          <w:p w14:paraId="2D1636BF" w14:textId="77777777" w:rsidR="00966FE8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PS.U5.</w:t>
            </w:r>
          </w:p>
          <w:p w14:paraId="3A6F6433" w14:textId="7C4FF75E" w:rsidR="00966FE8" w:rsidRPr="00966FE8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bCs/>
                <w:smallCaps w:val="0"/>
                <w:szCs w:val="24"/>
              </w:rPr>
              <w:t>PS.U10.</w:t>
            </w:r>
          </w:p>
        </w:tc>
      </w:tr>
      <w:tr w:rsidR="0037011E" w:rsidRPr="007A2C2A" w14:paraId="7E319101" w14:textId="77777777" w:rsidTr="005E6E85">
        <w:tc>
          <w:tcPr>
            <w:tcW w:w="1701" w:type="dxa"/>
          </w:tcPr>
          <w:p w14:paraId="56278058" w14:textId="370FC57E" w:rsidR="0037011E" w:rsidRPr="007A2C2A" w:rsidRDefault="003701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36EA5098" w14:textId="6A485482" w:rsidR="008320DD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4739EA3" w14:textId="49CC753B" w:rsidR="008320DD" w:rsidRPr="007A2C2A" w:rsidRDefault="008320DD" w:rsidP="008320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B.2.K2. profesjonalnego rozwiązywania konfliktów w 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20DD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73" w:type="dxa"/>
          </w:tcPr>
          <w:p w14:paraId="2299B7EC" w14:textId="69E0EE00" w:rsidR="0037011E" w:rsidRPr="007A2C2A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37011E" w:rsidRPr="007A2C2A" w14:paraId="167B3581" w14:textId="77777777" w:rsidTr="005E6E85">
        <w:tc>
          <w:tcPr>
            <w:tcW w:w="1701" w:type="dxa"/>
          </w:tcPr>
          <w:p w14:paraId="4EAEAA0F" w14:textId="72F6C608" w:rsidR="0037011E" w:rsidRPr="007A2C2A" w:rsidRDefault="003701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1DBEF18B" w14:textId="28C3D196" w:rsidR="0037011E" w:rsidRPr="007A2C2A" w:rsidRDefault="008320DD" w:rsidP="00370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20DD">
              <w:rPr>
                <w:rFonts w:ascii="Corbel" w:hAnsi="Corbel"/>
                <w:b w:val="0"/>
                <w:smallCaps w:val="0"/>
                <w:szCs w:val="24"/>
              </w:rPr>
              <w:t>B.2.K3. samodzielnego pogłębiania wiedzy pedagogicznej;</w:t>
            </w:r>
          </w:p>
        </w:tc>
        <w:tc>
          <w:tcPr>
            <w:tcW w:w="1873" w:type="dxa"/>
          </w:tcPr>
          <w:p w14:paraId="41453125" w14:textId="41FCFDD3" w:rsidR="0037011E" w:rsidRPr="007A2C2A" w:rsidRDefault="00966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6FE8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37284AB5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C6DEAB" w14:textId="77777777" w:rsidR="0085747A" w:rsidRPr="007A2C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>3.3</w:t>
      </w:r>
      <w:r w:rsidR="001D7B54" w:rsidRPr="007A2C2A">
        <w:rPr>
          <w:rFonts w:ascii="Corbel" w:hAnsi="Corbel"/>
          <w:b/>
          <w:sz w:val="24"/>
          <w:szCs w:val="24"/>
        </w:rPr>
        <w:t xml:space="preserve"> </w:t>
      </w:r>
      <w:r w:rsidR="0085747A" w:rsidRPr="007A2C2A">
        <w:rPr>
          <w:rFonts w:ascii="Corbel" w:hAnsi="Corbel"/>
          <w:b/>
          <w:sz w:val="24"/>
          <w:szCs w:val="24"/>
        </w:rPr>
        <w:t>T</w:t>
      </w:r>
      <w:r w:rsidR="001D7B54" w:rsidRPr="007A2C2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A2C2A">
        <w:rPr>
          <w:rFonts w:ascii="Corbel" w:hAnsi="Corbel"/>
          <w:sz w:val="24"/>
          <w:szCs w:val="24"/>
        </w:rPr>
        <w:t xml:space="preserve">  </w:t>
      </w:r>
    </w:p>
    <w:p w14:paraId="2B590297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 xml:space="preserve">Problematyka wykładu </w:t>
      </w:r>
    </w:p>
    <w:p w14:paraId="10C524BD" w14:textId="77777777" w:rsidR="00675843" w:rsidRPr="007A2C2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7A2C2A" w14:paraId="22CA3BEC" w14:textId="77777777" w:rsidTr="00093EBD">
        <w:tc>
          <w:tcPr>
            <w:tcW w:w="9781" w:type="dxa"/>
          </w:tcPr>
          <w:p w14:paraId="761F1DE1" w14:textId="77777777" w:rsidR="0085747A" w:rsidRPr="007A2C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44F4C06C" w14:textId="77777777" w:rsidTr="00093EBD">
        <w:tc>
          <w:tcPr>
            <w:tcW w:w="9781" w:type="dxa"/>
          </w:tcPr>
          <w:p w14:paraId="436997E3" w14:textId="77777777" w:rsidR="0085747A" w:rsidRPr="007A2C2A" w:rsidRDefault="002E457C" w:rsidP="00936FDF">
            <w:pPr>
              <w:pStyle w:val="Akapitzlist"/>
              <w:spacing w:after="0" w:line="240" w:lineRule="auto"/>
              <w:ind w:left="34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Pedagogika jako nauka (</w:t>
            </w:r>
            <w:r w:rsidR="004C32EA" w:rsidRPr="007A2C2A">
              <w:rPr>
                <w:rFonts w:ascii="Corbel" w:hAnsi="Corbel" w:cs="Arial"/>
                <w:sz w:val="24"/>
                <w:szCs w:val="24"/>
              </w:rPr>
              <w:t xml:space="preserve">podstawowe pojęcia,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przedmiot badań pedagogiki, funkcje pedagogiki, związki pedagogiki z innymi naukami,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paradygmaty badań pedagogicznych</w:t>
            </w:r>
            <w:r w:rsidRPr="007A2C2A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7A2C2A" w14:paraId="5A1BECBA" w14:textId="77777777" w:rsidTr="00093EBD">
        <w:tc>
          <w:tcPr>
            <w:tcW w:w="9781" w:type="dxa"/>
          </w:tcPr>
          <w:p w14:paraId="7C86CAB8" w14:textId="77777777" w:rsidR="0085747A" w:rsidRPr="007A2C2A" w:rsidRDefault="002E457C" w:rsidP="00936FDF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min. </w:t>
            </w:r>
            <w:r w:rsidRPr="007A2C2A">
              <w:rPr>
                <w:rFonts w:ascii="Corbel" w:hAnsi="Corbel"/>
                <w:sz w:val="24"/>
                <w:szCs w:val="24"/>
              </w:rPr>
              <w:t>pedagogika poz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>ytywistyczna,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 xml:space="preserve"> personalistyczna,</w:t>
            </w:r>
            <w:r w:rsidR="00DC55D2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592AAC" w:rsidRPr="007A2C2A">
              <w:rPr>
                <w:rFonts w:ascii="Corbel" w:hAnsi="Corbel"/>
                <w:sz w:val="24"/>
                <w:szCs w:val="24"/>
              </w:rPr>
              <w:t>humanistyczna,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A36C4D" w:rsidRPr="007A2C2A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 w:rsidRPr="007A2C2A">
              <w:rPr>
                <w:rFonts w:ascii="Corbel" w:hAnsi="Corbel"/>
                <w:sz w:val="24"/>
                <w:szCs w:val="24"/>
              </w:rPr>
              <w:t>i</w:t>
            </w:r>
            <w:r w:rsidR="00D0062F" w:rsidRPr="007A2C2A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AF6302" w:rsidRPr="007A2C2A" w14:paraId="791DE56E" w14:textId="77777777" w:rsidTr="00093EBD">
        <w:tc>
          <w:tcPr>
            <w:tcW w:w="9781" w:type="dxa"/>
          </w:tcPr>
          <w:p w14:paraId="7C558D62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Wychowanie jako wspomaganie rozwoju, wychowanie adaptacyjne i emancypacyjne, podmiotowość w wychowaniu;</w:t>
            </w:r>
          </w:p>
        </w:tc>
      </w:tr>
      <w:tr w:rsidR="00936FDF" w:rsidRPr="007A2C2A" w14:paraId="58878F5A" w14:textId="77777777" w:rsidTr="00093EBD">
        <w:tc>
          <w:tcPr>
            <w:tcW w:w="9781" w:type="dxa"/>
          </w:tcPr>
          <w:p w14:paraId="0AF79E7B" w14:textId="77777777" w:rsidR="00936FDF" w:rsidRPr="007A2C2A" w:rsidRDefault="00936FDF" w:rsidP="00F26AB0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</w:t>
            </w:r>
          </w:p>
        </w:tc>
      </w:tr>
      <w:tr w:rsidR="00936FDF" w:rsidRPr="007A2C2A" w14:paraId="25C36F92" w14:textId="77777777" w:rsidTr="00093EBD">
        <w:tc>
          <w:tcPr>
            <w:tcW w:w="9781" w:type="dxa"/>
          </w:tcPr>
          <w:p w14:paraId="63935226" w14:textId="77777777" w:rsidR="00936FDF" w:rsidRPr="007A2C2A" w:rsidRDefault="00936F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Ukryty program instytucji wychowawczych, postawy nauczyciela.</w:t>
            </w:r>
          </w:p>
        </w:tc>
      </w:tr>
    </w:tbl>
    <w:p w14:paraId="559BFFDE" w14:textId="77777777" w:rsidR="0085747A" w:rsidRPr="007A2C2A" w:rsidRDefault="0085747A" w:rsidP="00093EB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5CB3BA98" w14:textId="77777777" w:rsidR="0085747A" w:rsidRPr="007A2C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2C2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A2C2A">
        <w:rPr>
          <w:rFonts w:ascii="Corbel" w:hAnsi="Corbel"/>
          <w:sz w:val="24"/>
          <w:szCs w:val="24"/>
        </w:rPr>
        <w:t xml:space="preserve">, </w:t>
      </w:r>
      <w:r w:rsidRPr="007A2C2A">
        <w:rPr>
          <w:rFonts w:ascii="Corbel" w:hAnsi="Corbel"/>
          <w:sz w:val="24"/>
          <w:szCs w:val="24"/>
        </w:rPr>
        <w:t xml:space="preserve">zajęć praktycznych </w:t>
      </w:r>
    </w:p>
    <w:p w14:paraId="760A35FA" w14:textId="77777777" w:rsidR="0085747A" w:rsidRPr="007A2C2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2C2A" w14:paraId="3B73D876" w14:textId="77777777" w:rsidTr="00923D7D">
        <w:tc>
          <w:tcPr>
            <w:tcW w:w="9639" w:type="dxa"/>
          </w:tcPr>
          <w:p w14:paraId="00C5B315" w14:textId="77777777" w:rsidR="0085747A" w:rsidRPr="007A2C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A2C2A" w14:paraId="5B5A4BB0" w14:textId="77777777" w:rsidTr="00923D7D">
        <w:tc>
          <w:tcPr>
            <w:tcW w:w="9639" w:type="dxa"/>
          </w:tcPr>
          <w:p w14:paraId="66440AAC" w14:textId="77777777" w:rsidR="0085747A" w:rsidRPr="007A2C2A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lastRenderedPageBreak/>
              <w:t>Dyskusje wokół pojęcia wychowanie oraz innych pojęć pedagogiki (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wychowanie, </w:t>
            </w:r>
            <w:r w:rsidRPr="007A2C2A">
              <w:rPr>
                <w:rFonts w:ascii="Corbel" w:hAnsi="Corbel" w:cs="Arial"/>
                <w:sz w:val="24"/>
                <w:szCs w:val="24"/>
              </w:rPr>
              <w:t>nauczanie, uczenie się, kształcenie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 xml:space="preserve">, edukacja, </w:t>
            </w:r>
            <w:r w:rsidR="00AF6302" w:rsidRPr="007A2C2A">
              <w:rPr>
                <w:rFonts w:ascii="Corbel" w:hAnsi="Corbel" w:cs="Arial"/>
                <w:sz w:val="24"/>
                <w:szCs w:val="24"/>
              </w:rPr>
              <w:t xml:space="preserve">socjalizacja, </w:t>
            </w:r>
            <w:r w:rsidR="00093EBD" w:rsidRPr="007A2C2A">
              <w:rPr>
                <w:rFonts w:ascii="Corbel" w:hAnsi="Corbel" w:cs="Arial"/>
                <w:sz w:val="24"/>
                <w:szCs w:val="24"/>
              </w:rPr>
              <w:t>samowychowanie</w:t>
            </w:r>
            <w:r w:rsidRPr="007A2C2A">
              <w:rPr>
                <w:rFonts w:ascii="Corbel" w:hAnsi="Corbel" w:cs="Arial"/>
                <w:sz w:val="24"/>
                <w:szCs w:val="24"/>
              </w:rPr>
              <w:t>), wzajemne związki między nimi.</w:t>
            </w:r>
          </w:p>
        </w:tc>
      </w:tr>
      <w:tr w:rsidR="00AF6302" w:rsidRPr="007A2C2A" w14:paraId="25F89B60" w14:textId="77777777" w:rsidTr="00923D7D">
        <w:tc>
          <w:tcPr>
            <w:tcW w:w="9639" w:type="dxa"/>
          </w:tcPr>
          <w:p w14:paraId="32168BA9" w14:textId="77777777" w:rsidR="00AF6302" w:rsidRPr="007A2C2A" w:rsidRDefault="00AF6302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przemocy, przymusu w wychowaniu i jego uwarunkowania.</w:t>
            </w:r>
          </w:p>
        </w:tc>
      </w:tr>
      <w:tr w:rsidR="00AF6302" w:rsidRPr="007A2C2A" w14:paraId="7E1D0295" w14:textId="77777777" w:rsidTr="00923D7D">
        <w:tc>
          <w:tcPr>
            <w:tcW w:w="9639" w:type="dxa"/>
          </w:tcPr>
          <w:p w14:paraId="4D6D8891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 xml:space="preserve">Wychowanie w szkole – funkcje i zadania szkoły, rola nauczyciela i dylematy z nią związane, 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 xml:space="preserve">współczesne zagrożenia, </w:t>
            </w:r>
            <w:r w:rsidRPr="007A2C2A">
              <w:rPr>
                <w:rFonts w:ascii="Corbel" w:hAnsi="Corbel" w:cs="Arial"/>
                <w:sz w:val="24"/>
                <w:szCs w:val="24"/>
              </w:rPr>
              <w:t xml:space="preserve"> źródła i przejawy kryzysu współczesnego wychowania. Zasady współpracy rodziny i szkoły oraz szkoły ze środowiskiem pozaszkolnym.</w:t>
            </w:r>
          </w:p>
        </w:tc>
      </w:tr>
      <w:tr w:rsidR="00AF6302" w:rsidRPr="007A2C2A" w14:paraId="1FC7C5BC" w14:textId="77777777" w:rsidTr="00923D7D">
        <w:tc>
          <w:tcPr>
            <w:tcW w:w="9639" w:type="dxa"/>
          </w:tcPr>
          <w:p w14:paraId="39F8FB26" w14:textId="77777777" w:rsidR="00AF6302" w:rsidRPr="007A2C2A" w:rsidRDefault="00AF6302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Środowisko społeczne klasy i szkoły. Mechanizmy socjalizacyjne i ich znaczenie w praktyce wychowania</w:t>
            </w:r>
            <w:r w:rsidR="00926327" w:rsidRPr="007A2C2A">
              <w:rPr>
                <w:rFonts w:ascii="Corbel" w:hAnsi="Corbel" w:cs="Arial"/>
                <w:sz w:val="24"/>
                <w:szCs w:val="24"/>
              </w:rPr>
              <w:t>. Przemoc w szkole i sposoby jej przeciwdziałania.</w:t>
            </w:r>
          </w:p>
        </w:tc>
      </w:tr>
      <w:tr w:rsidR="00AF6302" w:rsidRPr="007A2C2A" w14:paraId="7942213D" w14:textId="77777777" w:rsidTr="00923D7D">
        <w:tc>
          <w:tcPr>
            <w:tcW w:w="9639" w:type="dxa"/>
          </w:tcPr>
          <w:p w14:paraId="4DF98A79" w14:textId="77777777" w:rsidR="00AF6302" w:rsidRPr="007A2C2A" w:rsidRDefault="00926327" w:rsidP="00AF63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 w:cs="Arial"/>
                <w:sz w:val="24"/>
                <w:szCs w:val="24"/>
              </w:rPr>
              <w:t>Media jako środowisko socjalizacyjne współczesnego dziecka – telewizja, Internet, gry komputerowe, zjawisko cyberprzemocy.</w:t>
            </w:r>
          </w:p>
        </w:tc>
      </w:tr>
    </w:tbl>
    <w:p w14:paraId="790226D4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989504" w14:textId="77777777" w:rsidR="0085747A" w:rsidRPr="007A2C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>3.4 Metody dydaktyczne</w:t>
      </w:r>
      <w:r w:rsidRPr="007A2C2A">
        <w:rPr>
          <w:rFonts w:ascii="Corbel" w:hAnsi="Corbel"/>
          <w:b w:val="0"/>
          <w:smallCaps w:val="0"/>
          <w:szCs w:val="24"/>
        </w:rPr>
        <w:t xml:space="preserve"> </w:t>
      </w:r>
    </w:p>
    <w:p w14:paraId="29B54917" w14:textId="3F65CD0A" w:rsidR="00E21E7D" w:rsidRPr="007A2C2A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AC1CA74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z w:val="20"/>
          <w:szCs w:val="20"/>
        </w:rPr>
        <w:t xml:space="preserve"> 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7A2C2A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wykład z prezentacją multimedialną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7808879" w14:textId="77777777" w:rsidR="00153C41" w:rsidRPr="007A2C2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7A2C2A">
        <w:rPr>
          <w:rFonts w:ascii="Corbel" w:hAnsi="Corbel"/>
          <w:i/>
          <w:smallCaps w:val="0"/>
          <w:sz w:val="20"/>
          <w:szCs w:val="20"/>
        </w:rPr>
        <w:t xml:space="preserve">: </w:t>
      </w:r>
      <w:r w:rsidR="009F4610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analiza </w:t>
      </w:r>
      <w:r w:rsidR="00923D7D" w:rsidRPr="007A2C2A">
        <w:rPr>
          <w:rFonts w:ascii="Corbel" w:hAnsi="Corbel"/>
          <w:i/>
          <w:smallCaps w:val="0"/>
          <w:sz w:val="20"/>
          <w:szCs w:val="20"/>
          <w:u w:val="single"/>
        </w:rPr>
        <w:t>tekstów z dyskusją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A2C2A">
        <w:rPr>
          <w:rFonts w:ascii="Corbel" w:hAnsi="Corbel"/>
          <w:i/>
          <w:smallCaps w:val="0"/>
          <w:sz w:val="20"/>
          <w:szCs w:val="20"/>
          <w:u w:val="single"/>
        </w:rPr>
        <w:t>praca w 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grupach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(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>rozwiązywanie zadań</w:t>
      </w:r>
      <w:r w:rsidR="0071620A" w:rsidRPr="007A2C2A">
        <w:rPr>
          <w:rFonts w:ascii="Corbel" w:hAnsi="Corbel"/>
          <w:i/>
          <w:smallCaps w:val="0"/>
          <w:sz w:val="20"/>
          <w:szCs w:val="20"/>
          <w:u w:val="single"/>
        </w:rPr>
        <w:t>,</w:t>
      </w:r>
      <w:r w:rsidR="0085747A" w:rsidRPr="007A2C2A">
        <w:rPr>
          <w:rFonts w:ascii="Corbel" w:hAnsi="Corbel"/>
          <w:i/>
          <w:smallCaps w:val="0"/>
          <w:sz w:val="20"/>
          <w:szCs w:val="20"/>
          <w:u w:val="single"/>
        </w:rPr>
        <w:t xml:space="preserve"> dyskusja</w:t>
      </w:r>
      <w:r w:rsidR="0071620A" w:rsidRPr="007A2C2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673D2B7" w14:textId="4FD9CB0F" w:rsidR="00E960BB" w:rsidRPr="007D1665" w:rsidRDefault="00153C41" w:rsidP="007D166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7A2C2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7A2C2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467883B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E1F96D" w14:textId="77777777" w:rsidR="00E960BB" w:rsidRPr="007A2C2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2ABB11" w14:textId="77777777" w:rsidR="0085747A" w:rsidRPr="007A2C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 </w:t>
      </w:r>
      <w:r w:rsidR="0085747A" w:rsidRPr="007A2C2A">
        <w:rPr>
          <w:rFonts w:ascii="Corbel" w:hAnsi="Corbel"/>
          <w:smallCaps w:val="0"/>
          <w:szCs w:val="24"/>
        </w:rPr>
        <w:t>METODY I KRYTERIA OCENY</w:t>
      </w:r>
      <w:r w:rsidR="009F4610" w:rsidRPr="007A2C2A">
        <w:rPr>
          <w:rFonts w:ascii="Corbel" w:hAnsi="Corbel"/>
          <w:smallCaps w:val="0"/>
          <w:szCs w:val="24"/>
        </w:rPr>
        <w:t xml:space="preserve"> </w:t>
      </w:r>
    </w:p>
    <w:p w14:paraId="0C57474E" w14:textId="77777777" w:rsidR="00923D7D" w:rsidRPr="007A2C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5743CC" w14:textId="77777777" w:rsidR="0085747A" w:rsidRPr="007A2C2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A2C2A">
        <w:rPr>
          <w:rFonts w:ascii="Corbel" w:hAnsi="Corbel"/>
          <w:smallCaps w:val="0"/>
          <w:szCs w:val="24"/>
        </w:rPr>
        <w:t>uczenia się</w:t>
      </w:r>
    </w:p>
    <w:p w14:paraId="2DD08F06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7A2C2A" w14:paraId="00B416AF" w14:textId="77777777" w:rsidTr="00C05F44">
        <w:tc>
          <w:tcPr>
            <w:tcW w:w="1985" w:type="dxa"/>
            <w:vAlign w:val="center"/>
          </w:tcPr>
          <w:p w14:paraId="350BAF93" w14:textId="77777777" w:rsidR="0085747A" w:rsidRPr="007A2C2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C5B5E71" w14:textId="77777777" w:rsidR="0085747A" w:rsidRPr="007A2C2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7842C5D3" w14:textId="77777777" w:rsidR="0085747A" w:rsidRPr="007A2C2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7A2C2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AC395F" w14:textId="77777777" w:rsidR="00923D7D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21C5F5" w14:textId="77777777" w:rsidR="0085747A" w:rsidRPr="007A2C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A2C2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A2C2A" w14:paraId="3A1DBA36" w14:textId="77777777" w:rsidTr="00C05F44">
        <w:tc>
          <w:tcPr>
            <w:tcW w:w="1985" w:type="dxa"/>
          </w:tcPr>
          <w:p w14:paraId="17D6E06A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A2C2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96BF5C3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2DC0021C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7A2C2A" w14:paraId="3A5CE07A" w14:textId="77777777" w:rsidTr="00C05F44">
        <w:tc>
          <w:tcPr>
            <w:tcW w:w="1985" w:type="dxa"/>
          </w:tcPr>
          <w:p w14:paraId="217D7722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550167C" w14:textId="77777777" w:rsidR="0085747A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4C7B89A8" w14:textId="77777777" w:rsidR="0085747A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0E44D33C" w14:textId="77777777" w:rsidTr="00C05F44">
        <w:tc>
          <w:tcPr>
            <w:tcW w:w="1985" w:type="dxa"/>
          </w:tcPr>
          <w:p w14:paraId="181C781F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73901E6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010A96B8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1AF587CB" w14:textId="77777777" w:rsidTr="00C05F44">
        <w:tc>
          <w:tcPr>
            <w:tcW w:w="1985" w:type="dxa"/>
          </w:tcPr>
          <w:p w14:paraId="016855BB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AAD9701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086B5B5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520A689D" w14:textId="77777777" w:rsidTr="00C05F44">
        <w:tc>
          <w:tcPr>
            <w:tcW w:w="1985" w:type="dxa"/>
          </w:tcPr>
          <w:p w14:paraId="58674293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0C71D45A" w14:textId="77777777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05EC3719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7A2C2A" w14:paraId="78D7A2F5" w14:textId="77777777" w:rsidTr="00C05F44">
        <w:tc>
          <w:tcPr>
            <w:tcW w:w="1985" w:type="dxa"/>
          </w:tcPr>
          <w:p w14:paraId="745C2127" w14:textId="77777777" w:rsidR="000D7DB9" w:rsidRPr="007A2C2A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D70D85F" w14:textId="1B3CEDBD" w:rsidR="000D7DB9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</w:t>
            </w:r>
            <w:r w:rsidR="007D1665" w:rsidRPr="007A2C2A">
              <w:rPr>
                <w:rFonts w:ascii="Corbel" w:hAnsi="Corbel"/>
                <w:b w:val="0"/>
                <w:szCs w:val="24"/>
              </w:rPr>
              <w:t>kolokwium, egzamin</w:t>
            </w:r>
            <w:r w:rsidR="007D1665">
              <w:rPr>
                <w:rFonts w:ascii="Corbel" w:hAnsi="Corbel"/>
                <w:b w:val="0"/>
                <w:szCs w:val="24"/>
              </w:rPr>
              <w:t xml:space="preserve">, </w:t>
            </w:r>
            <w:r w:rsidRPr="007A2C2A"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3D296A16" w14:textId="77777777" w:rsidR="000D7DB9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36C4D" w:rsidRPr="007A2C2A" w14:paraId="297AC180" w14:textId="77777777" w:rsidTr="00C05F44">
        <w:tc>
          <w:tcPr>
            <w:tcW w:w="1985" w:type="dxa"/>
          </w:tcPr>
          <w:p w14:paraId="03939076" w14:textId="77777777" w:rsidR="00A36C4D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F19B14B" w14:textId="2408ED9C" w:rsidR="00A36C4D" w:rsidRPr="007A2C2A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</w:t>
            </w:r>
            <w:r w:rsidR="007D1665" w:rsidRPr="007A2C2A">
              <w:rPr>
                <w:rFonts w:ascii="Corbel" w:hAnsi="Corbel"/>
                <w:b w:val="0"/>
                <w:szCs w:val="24"/>
              </w:rPr>
              <w:t>kolokwium, egzamin</w:t>
            </w:r>
            <w:r w:rsidR="007D1665">
              <w:rPr>
                <w:rFonts w:ascii="Corbel" w:hAnsi="Corbel"/>
                <w:b w:val="0"/>
                <w:szCs w:val="24"/>
              </w:rPr>
              <w:t>,</w:t>
            </w:r>
            <w:r w:rsidR="007D1665" w:rsidRPr="007A2C2A">
              <w:rPr>
                <w:rFonts w:ascii="Corbel" w:hAnsi="Corbel"/>
                <w:b w:val="0"/>
                <w:szCs w:val="24"/>
              </w:rPr>
              <w:t xml:space="preserve"> </w:t>
            </w:r>
            <w:r w:rsidRPr="007A2C2A"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27B36D74" w14:textId="77777777" w:rsidR="00A36C4D" w:rsidRPr="007A2C2A" w:rsidRDefault="00A65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D1665" w:rsidRPr="007A2C2A" w14:paraId="397BE0DA" w14:textId="77777777" w:rsidTr="00C05F44">
        <w:tc>
          <w:tcPr>
            <w:tcW w:w="1985" w:type="dxa"/>
          </w:tcPr>
          <w:p w14:paraId="5597378D" w14:textId="404C7F63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253B02CD" w14:textId="78FE6815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63E73F7F" w14:textId="69514EC6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D1665" w:rsidRPr="007A2C2A" w14:paraId="5CA7C34F" w14:textId="77777777" w:rsidTr="00C05F44">
        <w:tc>
          <w:tcPr>
            <w:tcW w:w="1985" w:type="dxa"/>
          </w:tcPr>
          <w:p w14:paraId="0899AA12" w14:textId="474357CB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0A1E21A6" w14:textId="7DD7B445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C2A"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40FD9E1E" w14:textId="6F47F11F" w:rsidR="007D1665" w:rsidRPr="007A2C2A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C2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55E147A" w14:textId="77777777" w:rsidR="00923D7D" w:rsidRPr="007A2C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448960" w14:textId="77777777" w:rsidR="0085747A" w:rsidRPr="007A2C2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4.2 </w:t>
      </w:r>
      <w:r w:rsidR="0085747A" w:rsidRPr="007A2C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A2C2A">
        <w:rPr>
          <w:rFonts w:ascii="Corbel" w:hAnsi="Corbel"/>
          <w:smallCaps w:val="0"/>
          <w:szCs w:val="24"/>
        </w:rPr>
        <w:t xml:space="preserve"> </w:t>
      </w:r>
    </w:p>
    <w:p w14:paraId="115707C9" w14:textId="77777777" w:rsidR="00923D7D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A2C2A" w14:paraId="26A11985" w14:textId="77777777" w:rsidTr="00923D7D">
        <w:tc>
          <w:tcPr>
            <w:tcW w:w="9670" w:type="dxa"/>
          </w:tcPr>
          <w:p w14:paraId="6E3981B3" w14:textId="77777777" w:rsidR="00923D7D" w:rsidRPr="007A2C2A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B45348" w:rsidRPr="007A2C2A">
              <w:rPr>
                <w:rFonts w:ascii="Corbel" w:hAnsi="Corbel"/>
                <w:b w:val="0"/>
                <w:smallCaps w:val="0"/>
                <w:szCs w:val="24"/>
              </w:rPr>
              <w:t>jednego kolokwium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>, aktywność na zajęciach (</w:t>
            </w:r>
            <w:r w:rsidR="00140AC6" w:rsidRPr="007A2C2A">
              <w:rPr>
                <w:rFonts w:ascii="Corbel" w:hAnsi="Corbel"/>
                <w:b w:val="0"/>
                <w:smallCaps w:val="0"/>
                <w:szCs w:val="24"/>
              </w:rPr>
              <w:t>wyrażająca się min. w udziale w dyskusji, przygotowaniu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 prezentacji</w:t>
            </w:r>
            <w:r w:rsidR="009C7ADC" w:rsidRPr="007A2C2A"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7A2C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2F319C9A" w14:textId="77777777" w:rsidR="000A2248" w:rsidRPr="007A2C2A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433A4A0E" w14:textId="44D9BE2F" w:rsidR="007D1665" w:rsidRDefault="000A2248" w:rsidP="007D16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Egzamin w formie pisemnej</w:t>
            </w:r>
            <w:r w:rsidR="007D1665"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 w:rsidR="007D1665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7D1665"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 w:rsidR="007D1665"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74CEE396" w14:textId="77777777" w:rsidR="007D1665" w:rsidRDefault="007D1665" w:rsidP="007D16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C016066" w14:textId="0DDD6A5B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665">
              <w:rPr>
                <w:rFonts w:ascii="Corbel" w:hAnsi="Corbel"/>
                <w:b w:val="0"/>
                <w:smallCaps w:val="0"/>
                <w:szCs w:val="24"/>
              </w:rPr>
              <w:t>Kryteria oceny prac pisemnych (w ramach egzaminu, w ramach kolokwium):</w:t>
            </w:r>
          </w:p>
          <w:p w14:paraId="3BDC02BF" w14:textId="77777777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5.0 - wykazuje znajomość każdej z treści kształcenia na poziomie 91%-100%</w:t>
            </w:r>
          </w:p>
          <w:p w14:paraId="02621D20" w14:textId="77777777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9040FE6" w14:textId="77777777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BE291AB" w14:textId="77777777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DFB36E9" w14:textId="77777777" w:rsidR="007D1665" w:rsidRPr="003D1232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9EAFAB7" w14:textId="0245D22B" w:rsidR="007D1665" w:rsidRPr="007A2C2A" w:rsidRDefault="007D1665" w:rsidP="007D16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0D5CD165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D9CD82" w14:textId="77777777" w:rsidR="009F4610" w:rsidRPr="007A2C2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A2C2A">
        <w:rPr>
          <w:rFonts w:ascii="Corbel" w:hAnsi="Corbel"/>
          <w:b/>
          <w:sz w:val="24"/>
          <w:szCs w:val="24"/>
        </w:rPr>
        <w:t xml:space="preserve">5. </w:t>
      </w:r>
      <w:r w:rsidR="00C61DC5" w:rsidRPr="007A2C2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AADC873" w14:textId="77777777" w:rsidR="0085747A" w:rsidRPr="007A2C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7A2C2A" w14:paraId="01370ABB" w14:textId="77777777" w:rsidTr="003E1941">
        <w:tc>
          <w:tcPr>
            <w:tcW w:w="4962" w:type="dxa"/>
            <w:vAlign w:val="center"/>
          </w:tcPr>
          <w:p w14:paraId="47EF9D8C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7BDF6C" w14:textId="77777777" w:rsidR="0085747A" w:rsidRPr="007A2C2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A2C2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A2C2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A2C2A" w14:paraId="79FAB7C8" w14:textId="77777777" w:rsidTr="00923D7D">
        <w:tc>
          <w:tcPr>
            <w:tcW w:w="4962" w:type="dxa"/>
          </w:tcPr>
          <w:p w14:paraId="37A348E7" w14:textId="77777777" w:rsidR="0085747A" w:rsidRPr="007A2C2A" w:rsidRDefault="00C61DC5" w:rsidP="00184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G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7A2C2A">
              <w:rPr>
                <w:rFonts w:ascii="Corbel" w:hAnsi="Corbel"/>
                <w:sz w:val="24"/>
                <w:szCs w:val="24"/>
              </w:rPr>
              <w:t> 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E309CC4" w14:textId="77777777" w:rsidR="0085747A" w:rsidRPr="007A2C2A" w:rsidRDefault="005218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7A2C2A" w14:paraId="46E46AC3" w14:textId="77777777" w:rsidTr="00923D7D">
        <w:tc>
          <w:tcPr>
            <w:tcW w:w="4962" w:type="dxa"/>
          </w:tcPr>
          <w:p w14:paraId="42FEABB3" w14:textId="67A8D389" w:rsidR="0027556F" w:rsidRDefault="00C61DC5" w:rsidP="007D1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7A2C2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3F0DD216" w14:textId="77777777" w:rsidR="007436D4" w:rsidRPr="007A2C2A" w:rsidRDefault="007436D4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  <w:p w14:paraId="10416A97" w14:textId="77777777" w:rsidR="00C61DC5" w:rsidRPr="007A2C2A" w:rsidRDefault="007436D4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 w 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5A6FA7C4" w14:textId="4B9C7C6F" w:rsidR="00C61DC5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883E492" w14:textId="77777777" w:rsidR="0027556F" w:rsidRPr="007A2C2A" w:rsidRDefault="00743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7A2C2A" w14:paraId="45457E67" w14:textId="77777777" w:rsidTr="00923D7D">
        <w:tc>
          <w:tcPr>
            <w:tcW w:w="4962" w:type="dxa"/>
          </w:tcPr>
          <w:p w14:paraId="43E09DBF" w14:textId="77777777" w:rsidR="0071620A" w:rsidRPr="007A2C2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 w:rsidRPr="007A2C2A">
              <w:rPr>
                <w:rFonts w:ascii="Corbel" w:hAnsi="Corbel"/>
                <w:sz w:val="24"/>
                <w:szCs w:val="24"/>
              </w:rPr>
              <w:t>:</w:t>
            </w:r>
          </w:p>
          <w:p w14:paraId="1B10793D" w14:textId="77777777" w:rsidR="006D217E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p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6207CC42" w14:textId="77777777" w:rsidR="00C61DC5" w:rsidRPr="007A2C2A" w:rsidRDefault="006D217E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egzaminu, </w:t>
            </w:r>
            <w:r w:rsidR="00E07BC5">
              <w:rPr>
                <w:rFonts w:ascii="Corbel" w:hAnsi="Corbel"/>
                <w:sz w:val="24"/>
                <w:szCs w:val="24"/>
              </w:rPr>
              <w:t xml:space="preserve"> </w:t>
            </w:r>
            <w:r w:rsidR="00E07BC5">
              <w:rPr>
                <w:rFonts w:ascii="Corbel" w:hAnsi="Corbel"/>
                <w:sz w:val="24"/>
                <w:szCs w:val="24"/>
              </w:rPr>
              <w:br/>
              <w:t>przygotowanie do kolokwium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C61DC5" w:rsidRPr="007A2C2A"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</w:tcPr>
          <w:p w14:paraId="6033FB88" w14:textId="62F738FD" w:rsidR="00C61DC5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07BC5">
              <w:rPr>
                <w:rFonts w:ascii="Corbel" w:hAnsi="Corbel"/>
                <w:sz w:val="24"/>
                <w:szCs w:val="24"/>
              </w:rPr>
              <w:t>1</w:t>
            </w:r>
            <w:r w:rsidR="007D1665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A85CE9">
              <w:rPr>
                <w:rFonts w:ascii="Corbel" w:hAnsi="Corbel"/>
                <w:sz w:val="24"/>
                <w:szCs w:val="24"/>
              </w:rPr>
              <w:t>1</w:t>
            </w:r>
            <w:r w:rsidR="007D1665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07BC5">
              <w:rPr>
                <w:rFonts w:ascii="Corbel" w:hAnsi="Corbel"/>
                <w:sz w:val="24"/>
                <w:szCs w:val="24"/>
              </w:rPr>
              <w:t>10</w:t>
            </w:r>
            <w:r w:rsidR="00E07BC5">
              <w:rPr>
                <w:rFonts w:ascii="Corbel" w:hAnsi="Corbel"/>
                <w:sz w:val="24"/>
                <w:szCs w:val="24"/>
              </w:rPr>
              <w:br/>
            </w:r>
            <w:r w:rsidR="00A85CE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7A2C2A" w14:paraId="68A6CD5F" w14:textId="77777777" w:rsidTr="00923D7D">
        <w:tc>
          <w:tcPr>
            <w:tcW w:w="4962" w:type="dxa"/>
          </w:tcPr>
          <w:p w14:paraId="160F01C6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C3BFED" w14:textId="77777777" w:rsidR="0085747A" w:rsidRPr="007A2C2A" w:rsidRDefault="006D21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7A2C2A" w14:paraId="117681F3" w14:textId="77777777" w:rsidTr="00923D7D">
        <w:tc>
          <w:tcPr>
            <w:tcW w:w="4962" w:type="dxa"/>
          </w:tcPr>
          <w:p w14:paraId="6221B364" w14:textId="77777777" w:rsidR="0085747A" w:rsidRPr="007A2C2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A2C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EBE329" w14:textId="77777777" w:rsidR="0085747A" w:rsidRPr="007A2C2A" w:rsidRDefault="005F16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6409E4" w14:textId="77777777" w:rsidR="0085747A" w:rsidRPr="007A2C2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A2C2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A2C2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DC35A9" w14:textId="77777777" w:rsidR="003E1941" w:rsidRPr="007A2C2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037953" w14:textId="77777777" w:rsidR="0085747A" w:rsidRPr="007A2C2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6. </w:t>
      </w:r>
      <w:r w:rsidR="0085747A" w:rsidRPr="007A2C2A">
        <w:rPr>
          <w:rFonts w:ascii="Corbel" w:hAnsi="Corbel"/>
          <w:smallCaps w:val="0"/>
          <w:szCs w:val="24"/>
        </w:rPr>
        <w:t>PRAKTYKI ZAWO</w:t>
      </w:r>
      <w:r w:rsidR="009C1331" w:rsidRPr="007A2C2A">
        <w:rPr>
          <w:rFonts w:ascii="Corbel" w:hAnsi="Corbel"/>
          <w:smallCaps w:val="0"/>
          <w:szCs w:val="24"/>
        </w:rPr>
        <w:t>DOWE W RAMACH PRZEDMIOTU</w:t>
      </w:r>
    </w:p>
    <w:p w14:paraId="79523253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A2C2A" w14:paraId="1BFAD42B" w14:textId="77777777" w:rsidTr="0071620A">
        <w:trPr>
          <w:trHeight w:val="397"/>
        </w:trPr>
        <w:tc>
          <w:tcPr>
            <w:tcW w:w="3544" w:type="dxa"/>
          </w:tcPr>
          <w:p w14:paraId="61619DCD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EFA0DA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7A2C2A" w14:paraId="3FED8C51" w14:textId="77777777" w:rsidTr="0071620A">
        <w:trPr>
          <w:trHeight w:val="397"/>
        </w:trPr>
        <w:tc>
          <w:tcPr>
            <w:tcW w:w="3544" w:type="dxa"/>
          </w:tcPr>
          <w:p w14:paraId="00AA2A99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30F32C" w14:textId="77777777" w:rsidR="0085747A" w:rsidRPr="007A2C2A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72CE0A6" w14:textId="77777777" w:rsidR="003E1941" w:rsidRPr="007A2C2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B2FA9A" w14:textId="77777777" w:rsidR="0085747A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A2C2A">
        <w:rPr>
          <w:rFonts w:ascii="Corbel" w:hAnsi="Corbel"/>
          <w:smallCaps w:val="0"/>
          <w:szCs w:val="24"/>
        </w:rPr>
        <w:t xml:space="preserve">7. </w:t>
      </w:r>
      <w:r w:rsidR="0085747A" w:rsidRPr="007A2C2A">
        <w:rPr>
          <w:rFonts w:ascii="Corbel" w:hAnsi="Corbel"/>
          <w:smallCaps w:val="0"/>
          <w:szCs w:val="24"/>
        </w:rPr>
        <w:t>LITERATURA</w:t>
      </w:r>
      <w:r w:rsidRPr="007A2C2A">
        <w:rPr>
          <w:rFonts w:ascii="Corbel" w:hAnsi="Corbel"/>
          <w:smallCaps w:val="0"/>
          <w:szCs w:val="24"/>
        </w:rPr>
        <w:t xml:space="preserve"> </w:t>
      </w:r>
    </w:p>
    <w:p w14:paraId="0044A590" w14:textId="77777777" w:rsidR="00675843" w:rsidRPr="007A2C2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A2C2A" w14:paraId="1C7207A3" w14:textId="77777777" w:rsidTr="0071620A">
        <w:trPr>
          <w:trHeight w:val="397"/>
        </w:trPr>
        <w:tc>
          <w:tcPr>
            <w:tcW w:w="7513" w:type="dxa"/>
          </w:tcPr>
          <w:p w14:paraId="649040F4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18C0F7" w14:textId="77777777" w:rsidR="00926327" w:rsidRPr="007A2C2A" w:rsidRDefault="00926327" w:rsidP="00926327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7A2C2A">
              <w:rPr>
                <w:rFonts w:ascii="Corbel" w:hAnsi="Corbel"/>
                <w:sz w:val="24"/>
                <w:szCs w:val="24"/>
              </w:rPr>
              <w:t>, red. B. Śliwerski, Z. Kwieciński</w:t>
            </w:r>
            <w:r w:rsidR="0061151D" w:rsidRPr="007A2C2A"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7A2C2A">
              <w:rPr>
                <w:rFonts w:ascii="Corbel" w:hAnsi="Corbel"/>
                <w:sz w:val="24"/>
                <w:szCs w:val="24"/>
              </w:rPr>
              <w:t>Warszawa 2004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09AF69F3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Wiedza Powszechna,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2009.</w:t>
            </w:r>
          </w:p>
          <w:p w14:paraId="298034D1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Przetacznikowa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Włodarski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Z.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Psychologia wychowawcza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Wyd. Naukowe PWN, </w:t>
            </w:r>
            <w:r w:rsidR="0079150B" w:rsidRPr="007A2C2A">
              <w:rPr>
                <w:rFonts w:ascii="Corbel" w:hAnsi="Corbel"/>
                <w:sz w:val="24"/>
                <w:szCs w:val="24"/>
              </w:rPr>
              <w:t>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arszawa 1981. </w:t>
            </w:r>
          </w:p>
          <w:p w14:paraId="36770FD7" w14:textId="77777777" w:rsidR="00261FD5" w:rsidRPr="007A2C2A" w:rsidRDefault="00261FD5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Drożdż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7A2C2A">
              <w:rPr>
                <w:rFonts w:ascii="Corbel" w:hAnsi="Corbel"/>
                <w:sz w:val="24"/>
                <w:szCs w:val="24"/>
              </w:rPr>
              <w:t>, Grzesiak – Witek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Uczeń a współczesne zagrożenia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="009A410C" w:rsidRPr="007A2C2A">
              <w:rPr>
                <w:rFonts w:ascii="Corbel" w:hAnsi="Corbel"/>
                <w:sz w:val="24"/>
                <w:szCs w:val="24"/>
              </w:rPr>
              <w:t>Towarzystwo Naukowe KUL, Lublin 2021.</w:t>
            </w:r>
          </w:p>
          <w:p w14:paraId="10A783C0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</w:t>
            </w:r>
            <w:r w:rsidR="0079150B" w:rsidRPr="007A2C2A"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edagogiczna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W. Pomykało, Fundacja Innowacja, Warszawa 2002. </w:t>
            </w:r>
          </w:p>
          <w:p w14:paraId="05760BA9" w14:textId="77777777" w:rsidR="009A410C" w:rsidRPr="007A2C2A" w:rsidRDefault="009A410C" w:rsidP="00261FD5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Internet. Między edukacją, bezpieczeństwem a zdrowiem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pod red. M. Kowalskiego, </w:t>
            </w:r>
            <w:proofErr w:type="spellStart"/>
            <w:r w:rsidR="00100A67" w:rsidRPr="007A2C2A">
              <w:rPr>
                <w:rFonts w:ascii="Corbel" w:hAnsi="Corbel"/>
                <w:sz w:val="24"/>
                <w:szCs w:val="24"/>
              </w:rPr>
              <w:t>Maternus</w:t>
            </w:r>
            <w:proofErr w:type="spellEnd"/>
            <w:r w:rsidR="00100A67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Media, </w:t>
            </w:r>
            <w:r w:rsidR="00B60CDE" w:rsidRPr="007A2C2A">
              <w:rPr>
                <w:rFonts w:ascii="Corbel" w:hAnsi="Corbel"/>
                <w:sz w:val="24"/>
                <w:szCs w:val="24"/>
              </w:rPr>
              <w:t xml:space="preserve">Kraków 2008. </w:t>
            </w:r>
          </w:p>
          <w:p w14:paraId="1CA9FAA2" w14:textId="77777777" w:rsidR="00261FD5" w:rsidRPr="007A2C2A" w:rsidRDefault="00B60CDE" w:rsidP="008646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lastRenderedPageBreak/>
              <w:t>Adamczyk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C.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 Adamczyk –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W.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Bęba</w:t>
            </w:r>
            <w:proofErr w:type="spellEnd"/>
            <w:r w:rsidR="00675BF3" w:rsidRPr="007A2C2A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 xml:space="preserve">Dzieci i młodzież w cyberprzestrzeni. Wyzwania – profilaktyka – wychowanie, </w:t>
            </w:r>
            <w:r w:rsidRPr="007A2C2A">
              <w:rPr>
                <w:rFonts w:ascii="Corbel" w:hAnsi="Corbel"/>
                <w:sz w:val="24"/>
                <w:szCs w:val="24"/>
              </w:rPr>
              <w:t>Wyd. Naukowe Uniwersytetu Pedagogicznego w Krakowie, Krak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ów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2022. </w:t>
            </w:r>
          </w:p>
          <w:p w14:paraId="4000E115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>Dudzikowa M.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7A2C2A">
              <w:rPr>
                <w:rFonts w:ascii="Corbel" w:hAnsi="Corbel"/>
                <w:sz w:val="24"/>
                <w:szCs w:val="24"/>
              </w:rPr>
              <w:t>. T. 1</w:t>
            </w:r>
            <w:r w:rsidR="00401851" w:rsidRPr="007A2C2A">
              <w:rPr>
                <w:rFonts w:ascii="Corbel" w:hAnsi="Corbel"/>
                <w:sz w:val="24"/>
                <w:szCs w:val="24"/>
              </w:rPr>
              <w:t>-5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>2007.</w:t>
            </w:r>
          </w:p>
          <w:p w14:paraId="7CC7C05C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7A2C2A">
              <w:rPr>
                <w:rFonts w:ascii="Corbel" w:hAnsi="Corbel"/>
                <w:sz w:val="24"/>
                <w:szCs w:val="24"/>
              </w:rPr>
              <w:t>. T. 1.</w:t>
            </w:r>
            <w:r w:rsidR="0026391F" w:rsidRPr="007A2C2A">
              <w:rPr>
                <w:rFonts w:ascii="Corbel" w:hAnsi="Corbel"/>
                <w:sz w:val="24"/>
                <w:szCs w:val="24"/>
              </w:rPr>
              <w:t>, 4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red. B. Śliwerski, GWP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5BF3" w:rsidRPr="007A2C2A">
              <w:rPr>
                <w:rFonts w:ascii="Corbel" w:hAnsi="Corbel"/>
                <w:sz w:val="24"/>
                <w:szCs w:val="24"/>
              </w:rPr>
              <w:t xml:space="preserve">Gdańsk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2006. </w:t>
            </w:r>
          </w:p>
          <w:p w14:paraId="162B928B" w14:textId="77777777" w:rsidR="004D4793" w:rsidRPr="007A2C2A" w:rsidRDefault="004D4793" w:rsidP="00506701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7A2C2A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7A2C2A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Wyd. Naukowe PWN, 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2010.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0A1A18F" w14:textId="77777777" w:rsidR="004D4793" w:rsidRPr="007A2C2A" w:rsidRDefault="004D4793" w:rsidP="004D4793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7A2C2A">
              <w:rPr>
                <w:rFonts w:ascii="Corbel" w:hAnsi="Corbel"/>
                <w:sz w:val="24"/>
                <w:szCs w:val="24"/>
              </w:rPr>
              <w:t>., red K. Konarzewski, Wyd. Nauk. PWN</w:t>
            </w:r>
            <w:r w:rsidR="0086468D" w:rsidRPr="007A2C2A">
              <w:rPr>
                <w:rFonts w:ascii="Corbel" w:hAnsi="Corbel"/>
                <w:sz w:val="24"/>
                <w:szCs w:val="24"/>
              </w:rPr>
              <w:t>, Warszawa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2009.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7A2C2A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73BFB43A" w14:textId="77777777" w:rsidR="004D4793" w:rsidRPr="007A2C2A" w:rsidRDefault="004D4793" w:rsidP="00261FD5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7A2C2A" w14:paraId="6A517DDD" w14:textId="77777777" w:rsidTr="0071620A">
        <w:trPr>
          <w:trHeight w:val="397"/>
        </w:trPr>
        <w:tc>
          <w:tcPr>
            <w:tcW w:w="7513" w:type="dxa"/>
          </w:tcPr>
          <w:p w14:paraId="5D9BC7B6" w14:textId="77777777" w:rsidR="0085747A" w:rsidRPr="007A2C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C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C49869B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Aronson E.,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Człowiek istota społeczna, 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PWN, </w:t>
            </w:r>
            <w:r w:rsidR="00562799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1997.</w:t>
            </w:r>
          </w:p>
          <w:p w14:paraId="6BBDBAF4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Izdebska J., </w:t>
            </w:r>
            <w:r w:rsidRPr="007A2C2A">
              <w:rPr>
                <w:rFonts w:ascii="Corbel" w:hAnsi="Corbel"/>
                <w:i/>
                <w:sz w:val="24"/>
                <w:szCs w:val="24"/>
              </w:rPr>
              <w:t xml:space="preserve">Rodzina, dziecko, telewizja: szanse wychowawcze i zagrożenia telewizji,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Trans Humana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364C6E" w:rsidRPr="007A2C2A">
              <w:rPr>
                <w:rFonts w:ascii="Corbel" w:hAnsi="Corbel"/>
                <w:iCs/>
                <w:sz w:val="24"/>
                <w:szCs w:val="24"/>
              </w:rPr>
              <w:t xml:space="preserve">Białystok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1996.</w:t>
            </w:r>
          </w:p>
          <w:p w14:paraId="68BA09E4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Jundziłł I.,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Dziecko ofiara przemocy</w:t>
            </w:r>
            <w:r w:rsidRPr="007A2C2A">
              <w:rPr>
                <w:rFonts w:ascii="Corbel" w:hAnsi="Corbel"/>
                <w:sz w:val="24"/>
                <w:szCs w:val="24"/>
              </w:rPr>
              <w:t>, WSiP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7A2C2A">
              <w:rPr>
                <w:rFonts w:ascii="Corbel" w:hAnsi="Corbel"/>
                <w:sz w:val="24"/>
                <w:szCs w:val="24"/>
              </w:rPr>
              <w:t>1993.</w:t>
            </w:r>
          </w:p>
          <w:p w14:paraId="441A555B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7A2C2A">
              <w:rPr>
                <w:rFonts w:ascii="Corbel" w:hAnsi="Corbel"/>
                <w:sz w:val="24"/>
                <w:szCs w:val="24"/>
              </w:rPr>
              <w:t xml:space="preserve">Karkowska M., Czarnecka W.,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Przemoc w szkole</w:t>
            </w:r>
            <w:r w:rsidRPr="007A2C2A">
              <w:rPr>
                <w:rFonts w:ascii="Corbel" w:hAnsi="Corbel"/>
                <w:sz w:val="24"/>
                <w:szCs w:val="24"/>
              </w:rPr>
              <w:t>, Impuls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,</w:t>
            </w:r>
            <w:r w:rsidRPr="007A2C2A">
              <w:rPr>
                <w:rFonts w:ascii="Corbel" w:hAnsi="Corbel"/>
                <w:sz w:val="24"/>
                <w:szCs w:val="24"/>
              </w:rPr>
              <w:t xml:space="preserve"> 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sz w:val="24"/>
                <w:szCs w:val="24"/>
              </w:rPr>
              <w:t>2000</w:t>
            </w:r>
            <w:r w:rsidR="00C33742" w:rsidRPr="007A2C2A">
              <w:rPr>
                <w:rFonts w:ascii="Corbel" w:hAnsi="Corbel"/>
                <w:sz w:val="24"/>
                <w:szCs w:val="24"/>
              </w:rPr>
              <w:t>.</w:t>
            </w:r>
          </w:p>
          <w:p w14:paraId="4149629E" w14:textId="77777777" w:rsidR="0026391F" w:rsidRPr="007A2C2A" w:rsidRDefault="0026391F" w:rsidP="0026391F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Melosik Z., </w:t>
            </w:r>
            <w:r w:rsidRPr="007A2C2A">
              <w:rPr>
                <w:rFonts w:ascii="Corbel" w:hAnsi="Corbel"/>
                <w:i/>
                <w:iCs/>
                <w:sz w:val="24"/>
                <w:szCs w:val="24"/>
              </w:rPr>
              <w:t>Teoria i praktyka edukacji wielokulturowej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 xml:space="preserve">, Impuls, </w:t>
            </w:r>
            <w:r w:rsidR="00C33742" w:rsidRPr="007A2C2A">
              <w:rPr>
                <w:rFonts w:ascii="Corbel" w:hAnsi="Corbel"/>
                <w:iCs/>
                <w:sz w:val="24"/>
                <w:szCs w:val="24"/>
              </w:rPr>
              <w:t xml:space="preserve">Kraków </w:t>
            </w:r>
            <w:r w:rsidRPr="007A2C2A">
              <w:rPr>
                <w:rFonts w:ascii="Corbel" w:hAnsi="Corbel"/>
                <w:iCs/>
                <w:sz w:val="24"/>
                <w:szCs w:val="24"/>
              </w:rPr>
              <w:t>2009.</w:t>
            </w:r>
          </w:p>
          <w:p w14:paraId="37592A14" w14:textId="77777777" w:rsidR="00522D23" w:rsidRPr="007A2C2A" w:rsidRDefault="00DC55D2" w:rsidP="00522D2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A2C2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="00522D23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Wychowanie ku zaangażowaniu społecznemu jako sposób przeciwdziałania uzależnieniom wśród młodzieży</w:t>
            </w:r>
            <w:r w:rsidR="00C33742" w:rsidRPr="007A2C2A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„Wychowanie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C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zień” 2009, </w:t>
            </w:r>
            <w:r w:rsidR="00C33742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n</w:t>
            </w:r>
            <w:r w:rsidR="00522D23" w:rsidRPr="007A2C2A">
              <w:rPr>
                <w:rFonts w:ascii="Corbel" w:eastAsia="Times New Roman" w:hAnsi="Corbel"/>
                <w:sz w:val="24"/>
                <w:szCs w:val="24"/>
                <w:lang w:eastAsia="pl-PL"/>
              </w:rPr>
              <w:t>r 10-11 (193-194), s. 17-22.</w:t>
            </w:r>
          </w:p>
          <w:p w14:paraId="72B02392" w14:textId="77777777" w:rsidR="004D4793" w:rsidRPr="007A2C2A" w:rsidRDefault="004D4793" w:rsidP="0026391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535681CB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BE21E9" w14:textId="77777777" w:rsidR="0085747A" w:rsidRPr="007A2C2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7C753" w14:textId="77777777" w:rsidR="0085747A" w:rsidRPr="007A2C2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A2C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A2C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7A62" w14:textId="77777777" w:rsidR="00B60F3F" w:rsidRDefault="00B60F3F" w:rsidP="00C16ABF">
      <w:pPr>
        <w:spacing w:after="0" w:line="240" w:lineRule="auto"/>
      </w:pPr>
      <w:r>
        <w:separator/>
      </w:r>
    </w:p>
  </w:endnote>
  <w:endnote w:type="continuationSeparator" w:id="0">
    <w:p w14:paraId="62A38BC9" w14:textId="77777777" w:rsidR="00B60F3F" w:rsidRDefault="00B60F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8866C" w14:textId="77777777" w:rsidR="00B60F3F" w:rsidRDefault="00B60F3F" w:rsidP="00C16ABF">
      <w:pPr>
        <w:spacing w:after="0" w:line="240" w:lineRule="auto"/>
      </w:pPr>
      <w:r>
        <w:separator/>
      </w:r>
    </w:p>
  </w:footnote>
  <w:footnote w:type="continuationSeparator" w:id="0">
    <w:p w14:paraId="526BD7CF" w14:textId="77777777" w:rsidR="00B60F3F" w:rsidRDefault="00B60F3F" w:rsidP="00C16ABF">
      <w:pPr>
        <w:spacing w:after="0" w:line="240" w:lineRule="auto"/>
      </w:pPr>
      <w:r>
        <w:continuationSeparator/>
      </w:r>
    </w:p>
  </w:footnote>
  <w:footnote w:id="1">
    <w:p w14:paraId="0D3885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4801947">
    <w:abstractNumId w:val="1"/>
  </w:num>
  <w:num w:numId="2" w16cid:durableId="1770856922">
    <w:abstractNumId w:val="0"/>
  </w:num>
  <w:num w:numId="3" w16cid:durableId="719550718">
    <w:abstractNumId w:val="3"/>
  </w:num>
  <w:num w:numId="4" w16cid:durableId="20120981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737"/>
    <w:rsid w:val="0003280C"/>
    <w:rsid w:val="00042A51"/>
    <w:rsid w:val="00042D2E"/>
    <w:rsid w:val="00044C82"/>
    <w:rsid w:val="00046227"/>
    <w:rsid w:val="00067BED"/>
    <w:rsid w:val="00070ED6"/>
    <w:rsid w:val="000742DC"/>
    <w:rsid w:val="00084C12"/>
    <w:rsid w:val="00093EBD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E5DDC"/>
    <w:rsid w:val="000F1C57"/>
    <w:rsid w:val="000F5615"/>
    <w:rsid w:val="00100A67"/>
    <w:rsid w:val="00111E72"/>
    <w:rsid w:val="00117277"/>
    <w:rsid w:val="00124BFF"/>
    <w:rsid w:val="0012560E"/>
    <w:rsid w:val="00127108"/>
    <w:rsid w:val="00130F2D"/>
    <w:rsid w:val="00134B13"/>
    <w:rsid w:val="00140AC6"/>
    <w:rsid w:val="00146BC0"/>
    <w:rsid w:val="0015022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938"/>
    <w:rsid w:val="0018426B"/>
    <w:rsid w:val="00192F37"/>
    <w:rsid w:val="001A70D2"/>
    <w:rsid w:val="001D657B"/>
    <w:rsid w:val="001D7B54"/>
    <w:rsid w:val="001E0209"/>
    <w:rsid w:val="001F2CA2"/>
    <w:rsid w:val="001F415A"/>
    <w:rsid w:val="002144C0"/>
    <w:rsid w:val="0022477D"/>
    <w:rsid w:val="002278A9"/>
    <w:rsid w:val="002336F9"/>
    <w:rsid w:val="00236FDC"/>
    <w:rsid w:val="0024028F"/>
    <w:rsid w:val="00244ABC"/>
    <w:rsid w:val="00261FD5"/>
    <w:rsid w:val="00262549"/>
    <w:rsid w:val="0026391F"/>
    <w:rsid w:val="00272A13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09D"/>
    <w:rsid w:val="002D150B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0DD"/>
    <w:rsid w:val="00363F78"/>
    <w:rsid w:val="00364C6E"/>
    <w:rsid w:val="0037011E"/>
    <w:rsid w:val="003A0A5B"/>
    <w:rsid w:val="003A1176"/>
    <w:rsid w:val="003C0BAE"/>
    <w:rsid w:val="003D18A9"/>
    <w:rsid w:val="003D3E29"/>
    <w:rsid w:val="003D6CE2"/>
    <w:rsid w:val="003E1941"/>
    <w:rsid w:val="003E2FE6"/>
    <w:rsid w:val="003E49D5"/>
    <w:rsid w:val="003F38C0"/>
    <w:rsid w:val="00401851"/>
    <w:rsid w:val="00414E3C"/>
    <w:rsid w:val="0042244A"/>
    <w:rsid w:val="004255DA"/>
    <w:rsid w:val="0042745A"/>
    <w:rsid w:val="00431D5C"/>
    <w:rsid w:val="004362C6"/>
    <w:rsid w:val="004365BD"/>
    <w:rsid w:val="00437FA2"/>
    <w:rsid w:val="00441CAD"/>
    <w:rsid w:val="00441EE7"/>
    <w:rsid w:val="00445193"/>
    <w:rsid w:val="00445970"/>
    <w:rsid w:val="00445F4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B43EE"/>
    <w:rsid w:val="004C32EA"/>
    <w:rsid w:val="004D4793"/>
    <w:rsid w:val="004D5282"/>
    <w:rsid w:val="004D7196"/>
    <w:rsid w:val="004F1551"/>
    <w:rsid w:val="004F55A3"/>
    <w:rsid w:val="0050496F"/>
    <w:rsid w:val="00506701"/>
    <w:rsid w:val="00513B6F"/>
    <w:rsid w:val="00517C63"/>
    <w:rsid w:val="00517CCA"/>
    <w:rsid w:val="00521881"/>
    <w:rsid w:val="00522D23"/>
    <w:rsid w:val="00526C94"/>
    <w:rsid w:val="00534050"/>
    <w:rsid w:val="005363C4"/>
    <w:rsid w:val="00536BDE"/>
    <w:rsid w:val="00541FF8"/>
    <w:rsid w:val="00543ACC"/>
    <w:rsid w:val="00556425"/>
    <w:rsid w:val="00562799"/>
    <w:rsid w:val="0056696D"/>
    <w:rsid w:val="00573EF9"/>
    <w:rsid w:val="00592AAC"/>
    <w:rsid w:val="005944C3"/>
    <w:rsid w:val="0059484D"/>
    <w:rsid w:val="0059692B"/>
    <w:rsid w:val="005A0855"/>
    <w:rsid w:val="005A3196"/>
    <w:rsid w:val="005C080F"/>
    <w:rsid w:val="005C55E5"/>
    <w:rsid w:val="005C696A"/>
    <w:rsid w:val="005E6E85"/>
    <w:rsid w:val="005F1184"/>
    <w:rsid w:val="005F1619"/>
    <w:rsid w:val="005F31D2"/>
    <w:rsid w:val="0061029B"/>
    <w:rsid w:val="0061151D"/>
    <w:rsid w:val="00617230"/>
    <w:rsid w:val="00621CE1"/>
    <w:rsid w:val="00627FC9"/>
    <w:rsid w:val="00634DF1"/>
    <w:rsid w:val="00647FA8"/>
    <w:rsid w:val="00650C5F"/>
    <w:rsid w:val="00654934"/>
    <w:rsid w:val="006615F5"/>
    <w:rsid w:val="006620D9"/>
    <w:rsid w:val="00671958"/>
    <w:rsid w:val="00675843"/>
    <w:rsid w:val="00675BF3"/>
    <w:rsid w:val="00684502"/>
    <w:rsid w:val="0069282E"/>
    <w:rsid w:val="00696477"/>
    <w:rsid w:val="006D050F"/>
    <w:rsid w:val="006D217E"/>
    <w:rsid w:val="006D6139"/>
    <w:rsid w:val="006E5D65"/>
    <w:rsid w:val="006F1282"/>
    <w:rsid w:val="006F1FBC"/>
    <w:rsid w:val="006F31E2"/>
    <w:rsid w:val="006F3662"/>
    <w:rsid w:val="00706544"/>
    <w:rsid w:val="007072BA"/>
    <w:rsid w:val="0071620A"/>
    <w:rsid w:val="00724677"/>
    <w:rsid w:val="00725459"/>
    <w:rsid w:val="007327BD"/>
    <w:rsid w:val="00732911"/>
    <w:rsid w:val="00734608"/>
    <w:rsid w:val="007354E8"/>
    <w:rsid w:val="007436D4"/>
    <w:rsid w:val="00745302"/>
    <w:rsid w:val="007461D6"/>
    <w:rsid w:val="00746EC8"/>
    <w:rsid w:val="007570AF"/>
    <w:rsid w:val="0075789D"/>
    <w:rsid w:val="00761AFC"/>
    <w:rsid w:val="00763BF1"/>
    <w:rsid w:val="00766FD4"/>
    <w:rsid w:val="00780172"/>
    <w:rsid w:val="0078166D"/>
    <w:rsid w:val="0078168C"/>
    <w:rsid w:val="00787C2A"/>
    <w:rsid w:val="00790E27"/>
    <w:rsid w:val="0079150B"/>
    <w:rsid w:val="007A2C2A"/>
    <w:rsid w:val="007A4022"/>
    <w:rsid w:val="007A6B3E"/>
    <w:rsid w:val="007A6E6E"/>
    <w:rsid w:val="007B391B"/>
    <w:rsid w:val="007C3299"/>
    <w:rsid w:val="007C3BCC"/>
    <w:rsid w:val="007C4546"/>
    <w:rsid w:val="007D1665"/>
    <w:rsid w:val="007D6E56"/>
    <w:rsid w:val="007F1652"/>
    <w:rsid w:val="007F4155"/>
    <w:rsid w:val="0081554D"/>
    <w:rsid w:val="008166F8"/>
    <w:rsid w:val="0081707E"/>
    <w:rsid w:val="00825E36"/>
    <w:rsid w:val="008320DD"/>
    <w:rsid w:val="008449B3"/>
    <w:rsid w:val="0085747A"/>
    <w:rsid w:val="0086468D"/>
    <w:rsid w:val="0087137D"/>
    <w:rsid w:val="00884922"/>
    <w:rsid w:val="00885F64"/>
    <w:rsid w:val="008917F9"/>
    <w:rsid w:val="008963D1"/>
    <w:rsid w:val="008A45F7"/>
    <w:rsid w:val="008A4B5D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00DE2"/>
    <w:rsid w:val="00916188"/>
    <w:rsid w:val="00923D7D"/>
    <w:rsid w:val="00926327"/>
    <w:rsid w:val="00936FDF"/>
    <w:rsid w:val="009508DF"/>
    <w:rsid w:val="00950DAC"/>
    <w:rsid w:val="00954A07"/>
    <w:rsid w:val="00966FE8"/>
    <w:rsid w:val="00980399"/>
    <w:rsid w:val="00997F14"/>
    <w:rsid w:val="009A410C"/>
    <w:rsid w:val="009A78D9"/>
    <w:rsid w:val="009B77BC"/>
    <w:rsid w:val="009C1331"/>
    <w:rsid w:val="009C3E31"/>
    <w:rsid w:val="009C54AE"/>
    <w:rsid w:val="009C788E"/>
    <w:rsid w:val="009C7ADC"/>
    <w:rsid w:val="009C7B8F"/>
    <w:rsid w:val="009E349D"/>
    <w:rsid w:val="009E3B41"/>
    <w:rsid w:val="009F3C5C"/>
    <w:rsid w:val="009F4610"/>
    <w:rsid w:val="00A00E3B"/>
    <w:rsid w:val="00A00ECC"/>
    <w:rsid w:val="00A039EA"/>
    <w:rsid w:val="00A155EE"/>
    <w:rsid w:val="00A2245B"/>
    <w:rsid w:val="00A30110"/>
    <w:rsid w:val="00A31169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85CE9"/>
    <w:rsid w:val="00A86CD5"/>
    <w:rsid w:val="00A97DE1"/>
    <w:rsid w:val="00AA1150"/>
    <w:rsid w:val="00AB053C"/>
    <w:rsid w:val="00AB2556"/>
    <w:rsid w:val="00AB68FE"/>
    <w:rsid w:val="00AC5089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AF6302"/>
    <w:rsid w:val="00B06142"/>
    <w:rsid w:val="00B135B1"/>
    <w:rsid w:val="00B16341"/>
    <w:rsid w:val="00B215BF"/>
    <w:rsid w:val="00B30C49"/>
    <w:rsid w:val="00B3130B"/>
    <w:rsid w:val="00B40ADB"/>
    <w:rsid w:val="00B439DA"/>
    <w:rsid w:val="00B43B77"/>
    <w:rsid w:val="00B43E80"/>
    <w:rsid w:val="00B45348"/>
    <w:rsid w:val="00B50D96"/>
    <w:rsid w:val="00B607DB"/>
    <w:rsid w:val="00B60CDE"/>
    <w:rsid w:val="00B60F3F"/>
    <w:rsid w:val="00B66529"/>
    <w:rsid w:val="00B74BB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654"/>
    <w:rsid w:val="00BE5593"/>
    <w:rsid w:val="00BF2C41"/>
    <w:rsid w:val="00C058B4"/>
    <w:rsid w:val="00C05F44"/>
    <w:rsid w:val="00C131B5"/>
    <w:rsid w:val="00C160B9"/>
    <w:rsid w:val="00C16ABF"/>
    <w:rsid w:val="00C170AE"/>
    <w:rsid w:val="00C23ED6"/>
    <w:rsid w:val="00C26CB7"/>
    <w:rsid w:val="00C324C1"/>
    <w:rsid w:val="00C33742"/>
    <w:rsid w:val="00C36992"/>
    <w:rsid w:val="00C414F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261"/>
    <w:rsid w:val="00D02B25"/>
    <w:rsid w:val="00D02EBA"/>
    <w:rsid w:val="00D12FA0"/>
    <w:rsid w:val="00D17C3C"/>
    <w:rsid w:val="00D26B2C"/>
    <w:rsid w:val="00D352C9"/>
    <w:rsid w:val="00D40479"/>
    <w:rsid w:val="00D425B2"/>
    <w:rsid w:val="00D428D6"/>
    <w:rsid w:val="00D449B0"/>
    <w:rsid w:val="00D511E0"/>
    <w:rsid w:val="00D552B2"/>
    <w:rsid w:val="00D608D1"/>
    <w:rsid w:val="00D64A47"/>
    <w:rsid w:val="00D74119"/>
    <w:rsid w:val="00D8075B"/>
    <w:rsid w:val="00D8678B"/>
    <w:rsid w:val="00DA2114"/>
    <w:rsid w:val="00DC55D2"/>
    <w:rsid w:val="00DD1115"/>
    <w:rsid w:val="00DE09C0"/>
    <w:rsid w:val="00DE4A14"/>
    <w:rsid w:val="00DF320D"/>
    <w:rsid w:val="00DF71C8"/>
    <w:rsid w:val="00E07BC5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83BE2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41C5"/>
    <w:rsid w:val="00F070AB"/>
    <w:rsid w:val="00F17567"/>
    <w:rsid w:val="00F27A7B"/>
    <w:rsid w:val="00F35F02"/>
    <w:rsid w:val="00F526AF"/>
    <w:rsid w:val="00F573F4"/>
    <w:rsid w:val="00F617C3"/>
    <w:rsid w:val="00F64FD5"/>
    <w:rsid w:val="00F7066B"/>
    <w:rsid w:val="00F83B28"/>
    <w:rsid w:val="00FA0EC6"/>
    <w:rsid w:val="00FA46E5"/>
    <w:rsid w:val="00FB7DBA"/>
    <w:rsid w:val="00FC1C25"/>
    <w:rsid w:val="00FC3F45"/>
    <w:rsid w:val="00FD503F"/>
    <w:rsid w:val="00FD7589"/>
    <w:rsid w:val="00FF016A"/>
    <w:rsid w:val="00FF1401"/>
    <w:rsid w:val="00FF4301"/>
    <w:rsid w:val="00FF5E4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A1187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EF4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F0B19-B66A-4D82-870D-C465824C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6</Pages>
  <Words>1669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22</cp:revision>
  <cp:lastPrinted>2019-02-06T12:12:00Z</cp:lastPrinted>
  <dcterms:created xsi:type="dcterms:W3CDTF">2024-09-10T17:13:00Z</dcterms:created>
  <dcterms:modified xsi:type="dcterms:W3CDTF">2026-06-15T11:46:00Z</dcterms:modified>
</cp:coreProperties>
</file>